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A9AE09" w14:textId="7FD5A1F7" w:rsidR="00B4015F" w:rsidRDefault="00D81EF2" w:rsidP="00D81EF2">
      <w:pPr>
        <w:pStyle w:val="MStitle"/>
      </w:pPr>
      <w:r>
        <w:t>The role of gas injection rate on the advective movement of gas in</w:t>
      </w:r>
      <w:r w:rsidR="003A46E1" w:rsidRPr="003A46E1">
        <w:t xml:space="preserve"> Opalinus Clay at the field scale</w:t>
      </w:r>
    </w:p>
    <w:p w14:paraId="538659D3" w14:textId="2595A07C" w:rsidR="00B4015F" w:rsidRPr="00C26311" w:rsidRDefault="00B67CA6" w:rsidP="00450DB9">
      <w:pPr>
        <w:pStyle w:val="Authors"/>
      </w:pPr>
      <w:r w:rsidRPr="00B67CA6">
        <w:t>Robert Cuss</w:t>
      </w:r>
      <w:r w:rsidRPr="00B67CA6">
        <w:rPr>
          <w:vertAlign w:val="superscript"/>
        </w:rPr>
        <w:t>1</w:t>
      </w:r>
      <w:r w:rsidRPr="00B67CA6">
        <w:t>, Jocelyn Gisiger</w:t>
      </w:r>
      <w:r w:rsidRPr="00B67CA6">
        <w:rPr>
          <w:vertAlign w:val="superscript"/>
        </w:rPr>
        <w:t>2</w:t>
      </w:r>
      <w:r w:rsidRPr="00B67CA6">
        <w:t xml:space="preserve">, Antonio </w:t>
      </w:r>
      <w:r w:rsidR="00B43569">
        <w:t xml:space="preserve">Pio </w:t>
      </w:r>
      <w:r w:rsidRPr="00B67CA6">
        <w:t>Rinaldi</w:t>
      </w:r>
      <w:r w:rsidRPr="00B67CA6">
        <w:rPr>
          <w:vertAlign w:val="superscript"/>
        </w:rPr>
        <w:t>3</w:t>
      </w:r>
      <w:r w:rsidRPr="00B67CA6">
        <w:t>, Elliot Bird</w:t>
      </w:r>
      <w:r w:rsidRPr="00B67CA6">
        <w:rPr>
          <w:vertAlign w:val="superscript"/>
        </w:rPr>
        <w:t>1</w:t>
      </w:r>
      <w:r w:rsidRPr="00B67CA6">
        <w:t>, David Jaeggi</w:t>
      </w:r>
      <w:r w:rsidRPr="00B67CA6">
        <w:rPr>
          <w:vertAlign w:val="superscript"/>
        </w:rPr>
        <w:t>4</w:t>
      </w:r>
      <w:r w:rsidRPr="00B67CA6">
        <w:t xml:space="preserve">, </w:t>
      </w:r>
      <w:r w:rsidR="00FB1884">
        <w:t>Matthijs Nuus</w:t>
      </w:r>
      <w:r w:rsidR="00FB1884">
        <w:rPr>
          <w:vertAlign w:val="superscript"/>
        </w:rPr>
        <w:t>3</w:t>
      </w:r>
      <w:r w:rsidR="00FB1884">
        <w:t xml:space="preserve">, </w:t>
      </w:r>
      <w:r w:rsidRPr="00B67CA6">
        <w:t>Manuel Sentis</w:t>
      </w:r>
      <w:r w:rsidRPr="00B67CA6">
        <w:rPr>
          <w:vertAlign w:val="superscript"/>
        </w:rPr>
        <w:t>5</w:t>
      </w:r>
      <w:r w:rsidRPr="00B67CA6">
        <w:t xml:space="preserve">, </w:t>
      </w:r>
      <w:r w:rsidR="008E13C1">
        <w:t>Basti</w:t>
      </w:r>
      <w:r w:rsidR="00C373FD">
        <w:t xml:space="preserve">an </w:t>
      </w:r>
      <w:r w:rsidR="00C213CE">
        <w:t>Graupner</w:t>
      </w:r>
      <w:r w:rsidR="00C213CE" w:rsidRPr="00B67CA6">
        <w:rPr>
          <w:vertAlign w:val="superscript"/>
        </w:rPr>
        <w:t>5</w:t>
      </w:r>
      <w:r w:rsidR="00C213CE">
        <w:t xml:space="preserve">, </w:t>
      </w:r>
      <w:r w:rsidRPr="00B67CA6">
        <w:t>Frédéric Bernier</w:t>
      </w:r>
      <w:r w:rsidRPr="00B67CA6">
        <w:rPr>
          <w:vertAlign w:val="superscript"/>
        </w:rPr>
        <w:t>6</w:t>
      </w:r>
      <w:r w:rsidRPr="00B67CA6">
        <w:t>, Fabien Magri</w:t>
      </w:r>
      <w:r w:rsidRPr="00B67CA6">
        <w:rPr>
          <w:vertAlign w:val="superscript"/>
        </w:rPr>
        <w:t>7</w:t>
      </w:r>
      <w:r w:rsidRPr="00B67CA6">
        <w:t>, Jon Harrington</w:t>
      </w:r>
      <w:r w:rsidRPr="00B67CA6">
        <w:rPr>
          <w:vertAlign w:val="superscript"/>
        </w:rPr>
        <w:t>1</w:t>
      </w:r>
    </w:p>
    <w:p w14:paraId="6902D12A" w14:textId="1BBC0794" w:rsidR="00DB52CA" w:rsidRDefault="00B4015F" w:rsidP="00DB52CA">
      <w:pPr>
        <w:pStyle w:val="Affiliation"/>
      </w:pPr>
      <w:r w:rsidRPr="000A1B66">
        <w:rPr>
          <w:vertAlign w:val="superscript"/>
        </w:rPr>
        <w:t>1</w:t>
      </w:r>
      <w:r w:rsidR="00DB52CA">
        <w:t>British Geological Survey (BGS), Keyworth, Nottingham, NG12 5GG, UK</w:t>
      </w:r>
    </w:p>
    <w:p w14:paraId="2C1F2129" w14:textId="79079CD3" w:rsidR="00DB52CA" w:rsidRDefault="00DB52CA" w:rsidP="00DB52CA">
      <w:pPr>
        <w:pStyle w:val="Affiliation"/>
      </w:pPr>
      <w:r w:rsidRPr="00DB52CA">
        <w:rPr>
          <w:vertAlign w:val="superscript"/>
        </w:rPr>
        <w:t>2</w:t>
      </w:r>
      <w:r>
        <w:t xml:space="preserve">Solexpers AG, </w:t>
      </w:r>
      <w:proofErr w:type="spellStart"/>
      <w:r>
        <w:t>Mönchaltdorf</w:t>
      </w:r>
      <w:proofErr w:type="spellEnd"/>
      <w:r>
        <w:t xml:space="preserve">, Switzerland </w:t>
      </w:r>
    </w:p>
    <w:p w14:paraId="4147E0C2" w14:textId="7E5CA9FA" w:rsidR="00DB52CA" w:rsidRDefault="00DB52CA" w:rsidP="00DB52CA">
      <w:pPr>
        <w:pStyle w:val="Affiliation"/>
      </w:pPr>
      <w:r w:rsidRPr="00DB52CA">
        <w:rPr>
          <w:vertAlign w:val="superscript"/>
        </w:rPr>
        <w:t>3</w:t>
      </w:r>
      <w:r w:rsidR="00B43569">
        <w:t>Swiss Seismological Service</w:t>
      </w:r>
      <w:r>
        <w:t xml:space="preserve">, Department of Earth </w:t>
      </w:r>
      <w:r w:rsidR="00B43569">
        <w:t xml:space="preserve">and Planetary </w:t>
      </w:r>
      <w:r>
        <w:t>Sciences, Swiss Federal Institute of Technology in Zurich (ETH), Zurich, Switzerland</w:t>
      </w:r>
    </w:p>
    <w:p w14:paraId="7D865B86" w14:textId="744BD3E1" w:rsidR="00DB52CA" w:rsidRDefault="00DB52CA" w:rsidP="00DB52CA">
      <w:pPr>
        <w:pStyle w:val="Affiliation"/>
      </w:pPr>
      <w:r w:rsidRPr="00DB52CA">
        <w:rPr>
          <w:vertAlign w:val="superscript"/>
        </w:rPr>
        <w:t>4</w:t>
      </w:r>
      <w:r>
        <w:t>Federal Office of Topography (swisstopo), Route de la Gare 63, 2882, St-</w:t>
      </w:r>
      <w:proofErr w:type="spellStart"/>
      <w:r>
        <w:t>Ursanne</w:t>
      </w:r>
      <w:proofErr w:type="spellEnd"/>
      <w:r>
        <w:t>, Canton of Jura, Switzerland</w:t>
      </w:r>
    </w:p>
    <w:p w14:paraId="267216D9" w14:textId="4AE71F74" w:rsidR="00DB52CA" w:rsidRDefault="00DB52CA" w:rsidP="00DB52CA">
      <w:pPr>
        <w:pStyle w:val="Affiliation"/>
      </w:pPr>
      <w:r w:rsidRPr="00DB52CA">
        <w:rPr>
          <w:vertAlign w:val="superscript"/>
        </w:rPr>
        <w:t>5</w:t>
      </w:r>
      <w:r>
        <w:t>Swiss Federal Nuclear Safety Inspectorate (ENSI), Brugg, Switzerland</w:t>
      </w:r>
    </w:p>
    <w:p w14:paraId="01E33D5B" w14:textId="71C4575D" w:rsidR="00DB52CA" w:rsidRPr="0038475B" w:rsidRDefault="00DB52CA" w:rsidP="00DB52CA">
      <w:pPr>
        <w:pStyle w:val="Affiliation"/>
        <w:rPr>
          <w:lang w:val="fr-CH"/>
        </w:rPr>
      </w:pPr>
      <w:r w:rsidRPr="0038475B">
        <w:rPr>
          <w:vertAlign w:val="superscript"/>
          <w:lang w:val="fr-CH"/>
        </w:rPr>
        <w:t>6</w:t>
      </w:r>
      <w:r w:rsidR="00941710" w:rsidRPr="00941710">
        <w:rPr>
          <w:lang w:val="fr-CH"/>
        </w:rPr>
        <w:t xml:space="preserve">Federal Agency for </w:t>
      </w:r>
      <w:proofErr w:type="spellStart"/>
      <w:r w:rsidR="00941710" w:rsidRPr="00941710">
        <w:rPr>
          <w:lang w:val="fr-CH"/>
        </w:rPr>
        <w:t>Nuclear</w:t>
      </w:r>
      <w:proofErr w:type="spellEnd"/>
      <w:r w:rsidR="00941710" w:rsidRPr="00941710">
        <w:rPr>
          <w:lang w:val="fr-CH"/>
        </w:rPr>
        <w:t xml:space="preserve"> Control</w:t>
      </w:r>
      <w:r w:rsidRPr="0038475B">
        <w:rPr>
          <w:lang w:val="fr-CH"/>
        </w:rPr>
        <w:t xml:space="preserve"> (FANC-AFCN), Bruxelles, </w:t>
      </w:r>
      <w:proofErr w:type="spellStart"/>
      <w:r w:rsidRPr="0038475B">
        <w:rPr>
          <w:lang w:val="fr-CH"/>
        </w:rPr>
        <w:t>Belgium</w:t>
      </w:r>
      <w:proofErr w:type="spellEnd"/>
      <w:r w:rsidRPr="0038475B">
        <w:rPr>
          <w:lang w:val="fr-CH"/>
        </w:rPr>
        <w:t xml:space="preserve"> </w:t>
      </w:r>
    </w:p>
    <w:p w14:paraId="6AE4F45C" w14:textId="1E295CFF" w:rsidR="00DB52CA" w:rsidRDefault="00DB52CA" w:rsidP="00DB52CA">
      <w:pPr>
        <w:pStyle w:val="Affiliation"/>
      </w:pPr>
      <w:r w:rsidRPr="00DB52CA">
        <w:rPr>
          <w:vertAlign w:val="superscript"/>
        </w:rPr>
        <w:t>7</w:t>
      </w:r>
      <w:r>
        <w:t>The Federal Office for the Safety of Nuclear Waste Management (BASE), Berlin, Germany</w:t>
      </w:r>
    </w:p>
    <w:p w14:paraId="4B2F3FC8" w14:textId="566001A2" w:rsidR="000A1B66" w:rsidRDefault="000A1B66" w:rsidP="008E213F">
      <w:pPr>
        <w:pStyle w:val="Correspondence"/>
      </w:pPr>
      <w:r w:rsidRPr="000A1B66">
        <w:rPr>
          <w:i/>
        </w:rPr>
        <w:t>Correspondence to</w:t>
      </w:r>
      <w:r>
        <w:t xml:space="preserve">: </w:t>
      </w:r>
      <w:r w:rsidR="00F44D59">
        <w:t>Robert Cuss</w:t>
      </w:r>
      <w:r>
        <w:t xml:space="preserve"> (</w:t>
      </w:r>
      <w:r w:rsidR="00F44D59">
        <w:t>rjcu@bgs.ac.uk</w:t>
      </w:r>
      <w:r>
        <w:t>)</w:t>
      </w:r>
    </w:p>
    <w:p w14:paraId="7356CE6D" w14:textId="247A8362" w:rsidR="005F7A54" w:rsidRPr="002B425E" w:rsidRDefault="000A1B66" w:rsidP="00B4015F">
      <w:r w:rsidRPr="002B425E">
        <w:rPr>
          <w:b/>
        </w:rPr>
        <w:t>Abstract</w:t>
      </w:r>
    </w:p>
    <w:p w14:paraId="7E381284" w14:textId="65AC14AC" w:rsidR="009009CA" w:rsidRPr="001F118E" w:rsidRDefault="00686960" w:rsidP="00057096">
      <w:r w:rsidRPr="00773122">
        <w:rPr>
          <w:i/>
          <w:iCs/>
        </w:rPr>
        <w:t xml:space="preserve">This </w:t>
      </w:r>
      <w:r w:rsidR="001F118E" w:rsidRPr="00773122">
        <w:rPr>
          <w:i/>
          <w:iCs/>
        </w:rPr>
        <w:t>paper</w:t>
      </w:r>
      <w:r w:rsidRPr="00773122">
        <w:rPr>
          <w:i/>
          <w:iCs/>
        </w:rPr>
        <w:t xml:space="preserve"> presents the findings of the Gas Transport (GT) field experiment investigating how Opalinus Clay (OPA) responds to gas pressure at the Mont Terri </w:t>
      </w:r>
      <w:r w:rsidR="00E20708">
        <w:rPr>
          <w:i/>
          <w:iCs/>
        </w:rPr>
        <w:t>rock</w:t>
      </w:r>
      <w:r w:rsidRPr="00773122">
        <w:rPr>
          <w:i/>
          <w:iCs/>
        </w:rPr>
        <w:t xml:space="preserve"> laboratory in Switzerland. The experiment aimed to determine whether advective gas movement in OPA occurs through visco‑capillary flow or through the creation of dilatant gas‑filled pathways formed by </w:t>
      </w:r>
      <w:r w:rsidR="00F56CC6">
        <w:rPr>
          <w:i/>
          <w:iCs/>
        </w:rPr>
        <w:t xml:space="preserve">the </w:t>
      </w:r>
      <w:r w:rsidRPr="00773122">
        <w:rPr>
          <w:i/>
          <w:iCs/>
        </w:rPr>
        <w:t>localised deformation of the clay matrix. A combined strategy was adopted: laboratory studies under controlled conditions</w:t>
      </w:r>
      <w:r w:rsidR="007A4954">
        <w:rPr>
          <w:i/>
          <w:iCs/>
        </w:rPr>
        <w:t xml:space="preserve"> were used to</w:t>
      </w:r>
      <w:r w:rsidRPr="00773122">
        <w:rPr>
          <w:i/>
          <w:iCs/>
        </w:rPr>
        <w:t xml:space="preserve"> inform the design and interpretation of a large‑scale field experiment. This </w:t>
      </w:r>
      <w:r w:rsidR="00A70773" w:rsidRPr="00773122">
        <w:rPr>
          <w:i/>
          <w:iCs/>
        </w:rPr>
        <w:t>paper</w:t>
      </w:r>
      <w:r w:rsidRPr="00773122">
        <w:rPr>
          <w:i/>
          <w:iCs/>
        </w:rPr>
        <w:t xml:space="preserve"> focuses on the field component, summarising results from the first gas </w:t>
      </w:r>
      <w:r w:rsidR="00AD3D9E">
        <w:rPr>
          <w:i/>
          <w:iCs/>
        </w:rPr>
        <w:t xml:space="preserve">(helium) </w:t>
      </w:r>
      <w:r w:rsidRPr="00773122">
        <w:rPr>
          <w:i/>
          <w:iCs/>
        </w:rPr>
        <w:t xml:space="preserve">injection test </w:t>
      </w:r>
      <w:r w:rsidR="00455D18">
        <w:rPr>
          <w:i/>
          <w:iCs/>
        </w:rPr>
        <w:t xml:space="preserve">from </w:t>
      </w:r>
      <w:r w:rsidRPr="00773122">
        <w:rPr>
          <w:i/>
          <w:iCs/>
        </w:rPr>
        <w:t>Day</w:t>
      </w:r>
      <w:r w:rsidR="002B788C">
        <w:rPr>
          <w:i/>
          <w:iCs/>
        </w:rPr>
        <w:t xml:space="preserve"> 447 to</w:t>
      </w:r>
      <w:r w:rsidRPr="00773122">
        <w:rPr>
          <w:i/>
          <w:iCs/>
        </w:rPr>
        <w:t xml:space="preserve"> 1050.</w:t>
      </w:r>
      <w:r w:rsidR="00773122" w:rsidRPr="00773122">
        <w:rPr>
          <w:i/>
          <w:iCs/>
        </w:rPr>
        <w:t xml:space="preserve"> </w:t>
      </w:r>
      <w:r w:rsidRPr="00773122">
        <w:rPr>
          <w:i/>
          <w:iCs/>
        </w:rPr>
        <w:t>The experiment used a nine‑borehole array drilled perpendicular to bedding in Gallery 08. A central borehole served as the gas injection point, while eight surrounding boreholes were instrumented to monitor porewater pressure and rock deformation using fibre‑optic sensors, extensometers, and inclinometers.</w:t>
      </w:r>
      <w:r w:rsidR="009F620D">
        <w:rPr>
          <w:i/>
          <w:iCs/>
        </w:rPr>
        <w:t xml:space="preserve"> </w:t>
      </w:r>
      <w:r w:rsidRPr="00773122">
        <w:rPr>
          <w:i/>
          <w:iCs/>
        </w:rPr>
        <w:t>Key outcomes include:</w:t>
      </w:r>
      <w:r w:rsidR="00781900">
        <w:rPr>
          <w:i/>
          <w:iCs/>
        </w:rPr>
        <w:t xml:space="preserve"> </w:t>
      </w:r>
      <w:r w:rsidR="00973779">
        <w:rPr>
          <w:i/>
          <w:iCs/>
        </w:rPr>
        <w:t xml:space="preserve">1) </w:t>
      </w:r>
      <w:r w:rsidR="00ED0FEB" w:rsidRPr="00973779">
        <w:rPr>
          <w:i/>
          <w:iCs/>
        </w:rPr>
        <w:t>Gas entry occurred at 4190 kPa, close to the minimum principal stress. This was followed by</w:t>
      </w:r>
      <w:r w:rsidR="005C3E15">
        <w:rPr>
          <w:i/>
          <w:iCs/>
        </w:rPr>
        <w:t xml:space="preserve"> </w:t>
      </w:r>
      <w:r w:rsidR="00B11622" w:rsidRPr="00973779">
        <w:rPr>
          <w:i/>
          <w:iCs/>
        </w:rPr>
        <w:t xml:space="preserve">a reduction in gas pressure of 960 kPa over 37 days as steady state flow was established. </w:t>
      </w:r>
      <w:r w:rsidR="00D41D39">
        <w:rPr>
          <w:i/>
          <w:iCs/>
        </w:rPr>
        <w:t>D</w:t>
      </w:r>
      <w:r w:rsidR="006F61B0" w:rsidRPr="006F61B0">
        <w:rPr>
          <w:i/>
          <w:iCs/>
        </w:rPr>
        <w:t>eformation was mainly down-dip of the injection borehole (towards ~225°</w:t>
      </w:r>
      <w:r w:rsidR="00D70B1A">
        <w:rPr>
          <w:i/>
          <w:iCs/>
        </w:rPr>
        <w:t>; local reference frame</w:t>
      </w:r>
      <w:r w:rsidR="006F61B0" w:rsidRPr="006F61B0">
        <w:rPr>
          <w:i/>
          <w:iCs/>
        </w:rPr>
        <w:t>), with deformation measured predominantly as borehole-axial strain (perpendicular to bedding)</w:t>
      </w:r>
      <w:r w:rsidR="003A4AAB">
        <w:rPr>
          <w:i/>
          <w:iCs/>
        </w:rPr>
        <w:t xml:space="preserve">, </w:t>
      </w:r>
      <w:r w:rsidR="00D41D39">
        <w:rPr>
          <w:i/>
          <w:iCs/>
        </w:rPr>
        <w:t>suggesting that the anisotropy of the OPA controlled the propagation of gas along bedding</w:t>
      </w:r>
      <w:r w:rsidR="00D41D39" w:rsidRPr="00973779">
        <w:rPr>
          <w:i/>
          <w:iCs/>
        </w:rPr>
        <w:t>.</w:t>
      </w:r>
      <w:r w:rsidR="003A4AAB">
        <w:rPr>
          <w:i/>
          <w:iCs/>
        </w:rPr>
        <w:t xml:space="preserve"> </w:t>
      </w:r>
      <w:r w:rsidR="006A4117" w:rsidRPr="006A4117">
        <w:rPr>
          <w:i/>
          <w:iCs/>
        </w:rPr>
        <w:t>Overall, the observations are consistent with advective gas movement through the formation of localised dilatant pathways</w:t>
      </w:r>
      <w:r w:rsidR="00C71684">
        <w:rPr>
          <w:i/>
          <w:iCs/>
        </w:rPr>
        <w:t>;</w:t>
      </w:r>
      <w:r w:rsidR="00973779">
        <w:rPr>
          <w:i/>
          <w:iCs/>
        </w:rPr>
        <w:t xml:space="preserve"> 2)</w:t>
      </w:r>
      <w:r w:rsidR="00C47622">
        <w:rPr>
          <w:i/>
          <w:iCs/>
        </w:rPr>
        <w:t xml:space="preserve"> </w:t>
      </w:r>
      <w:r w:rsidRPr="009F620D">
        <w:rPr>
          <w:i/>
          <w:iCs/>
        </w:rPr>
        <w:t>Increased injection rates triggered a second, more energetic event at 372</w:t>
      </w:r>
      <w:r w:rsidR="00B72A58">
        <w:rPr>
          <w:i/>
          <w:iCs/>
        </w:rPr>
        <w:t>0</w:t>
      </w:r>
      <w:r w:rsidRPr="009F620D">
        <w:rPr>
          <w:i/>
          <w:iCs/>
        </w:rPr>
        <w:t xml:space="preserve"> kPa, causing rapid pressure loss and deformation perpendicular to bedding.</w:t>
      </w:r>
      <w:r w:rsidR="00DC2837" w:rsidRPr="009F620D">
        <w:rPr>
          <w:i/>
          <w:iCs/>
        </w:rPr>
        <w:t xml:space="preserve"> </w:t>
      </w:r>
      <w:r w:rsidR="00460E0B">
        <w:rPr>
          <w:i/>
          <w:iCs/>
        </w:rPr>
        <w:t>A large amount of h</w:t>
      </w:r>
      <w:r w:rsidRPr="009F620D">
        <w:rPr>
          <w:i/>
          <w:iCs/>
        </w:rPr>
        <w:t xml:space="preserve">elium </w:t>
      </w:r>
      <w:r w:rsidR="00DC2837" w:rsidRPr="009F620D">
        <w:rPr>
          <w:i/>
          <w:iCs/>
        </w:rPr>
        <w:t>was detected</w:t>
      </w:r>
      <w:r w:rsidRPr="009F620D">
        <w:rPr>
          <w:i/>
          <w:iCs/>
        </w:rPr>
        <w:t xml:space="preserve"> </w:t>
      </w:r>
      <w:r w:rsidR="00460E0B">
        <w:rPr>
          <w:i/>
          <w:iCs/>
        </w:rPr>
        <w:t>at the wellhead of at least</w:t>
      </w:r>
      <w:r w:rsidR="00460E0B" w:rsidRPr="009F620D">
        <w:rPr>
          <w:i/>
          <w:iCs/>
        </w:rPr>
        <w:t xml:space="preserve"> </w:t>
      </w:r>
      <w:r w:rsidRPr="009F620D">
        <w:rPr>
          <w:i/>
          <w:iCs/>
        </w:rPr>
        <w:t xml:space="preserve">four </w:t>
      </w:r>
      <w:r w:rsidR="00DC2837" w:rsidRPr="009F620D">
        <w:rPr>
          <w:i/>
          <w:iCs/>
        </w:rPr>
        <w:t xml:space="preserve">of the </w:t>
      </w:r>
      <w:r w:rsidRPr="009F620D">
        <w:rPr>
          <w:i/>
          <w:iCs/>
        </w:rPr>
        <w:t>monitoring boreholes</w:t>
      </w:r>
      <w:r w:rsidR="00DC2837" w:rsidRPr="009F620D">
        <w:rPr>
          <w:i/>
          <w:iCs/>
        </w:rPr>
        <w:t>,</w:t>
      </w:r>
      <w:r w:rsidRPr="009F620D">
        <w:rPr>
          <w:i/>
          <w:iCs/>
        </w:rPr>
        <w:t xml:space="preserve"> confirm</w:t>
      </w:r>
      <w:r w:rsidR="00DC2837" w:rsidRPr="009F620D">
        <w:rPr>
          <w:i/>
          <w:iCs/>
        </w:rPr>
        <w:t>ing</w:t>
      </w:r>
      <w:r w:rsidRPr="009F620D">
        <w:rPr>
          <w:i/>
          <w:iCs/>
        </w:rPr>
        <w:t xml:space="preserve"> gas</w:t>
      </w:r>
      <w:r w:rsidR="00DC2837" w:rsidRPr="009F620D">
        <w:rPr>
          <w:i/>
          <w:iCs/>
        </w:rPr>
        <w:t xml:space="preserve"> had reached the observation boreholes and</w:t>
      </w:r>
      <w:r w:rsidRPr="009F620D">
        <w:rPr>
          <w:i/>
          <w:iCs/>
        </w:rPr>
        <w:t xml:space="preserve"> migrat</w:t>
      </w:r>
      <w:r w:rsidR="00DC2837" w:rsidRPr="009F620D">
        <w:rPr>
          <w:i/>
          <w:iCs/>
        </w:rPr>
        <w:t>ed</w:t>
      </w:r>
      <w:r w:rsidR="00B13DEA">
        <w:rPr>
          <w:i/>
          <w:iCs/>
        </w:rPr>
        <w:t xml:space="preserve"> upwards</w:t>
      </w:r>
      <w:r w:rsidRPr="009F620D">
        <w:rPr>
          <w:i/>
          <w:iCs/>
        </w:rPr>
        <w:t xml:space="preserve"> to the gallery.</w:t>
      </w:r>
      <w:r w:rsidR="009F620D" w:rsidRPr="009F620D">
        <w:rPr>
          <w:i/>
          <w:iCs/>
        </w:rPr>
        <w:t xml:space="preserve"> </w:t>
      </w:r>
      <w:r w:rsidRPr="009F620D">
        <w:rPr>
          <w:i/>
          <w:iCs/>
        </w:rPr>
        <w:t xml:space="preserve">The second event is interpreted as bedding‑plane splitting and the creation of a partially open macro‑feature with limited </w:t>
      </w:r>
      <w:proofErr w:type="spellStart"/>
      <w:r w:rsidR="004A314F">
        <w:rPr>
          <w:i/>
          <w:iCs/>
        </w:rPr>
        <w:t>sealing</w:t>
      </w:r>
      <w:proofErr w:type="spellEnd"/>
      <w:r w:rsidR="004A314F" w:rsidRPr="009F620D">
        <w:rPr>
          <w:i/>
          <w:iCs/>
        </w:rPr>
        <w:t xml:space="preserve"> </w:t>
      </w:r>
      <w:r w:rsidRPr="009F620D">
        <w:rPr>
          <w:i/>
          <w:iCs/>
        </w:rPr>
        <w:t>capacity</w:t>
      </w:r>
      <w:r w:rsidR="00C71684">
        <w:rPr>
          <w:i/>
          <w:iCs/>
        </w:rPr>
        <w:t>;</w:t>
      </w:r>
      <w:r w:rsidR="00C47622">
        <w:rPr>
          <w:i/>
          <w:iCs/>
        </w:rPr>
        <w:t xml:space="preserve"> 3) </w:t>
      </w:r>
      <w:r w:rsidRPr="009F620D">
        <w:rPr>
          <w:i/>
          <w:iCs/>
        </w:rPr>
        <w:t>A clear transition from dilatant pathway growth to bedding‑plane failure demonstrates that gas transport behaviour in OPA depends strongly on injection rate</w:t>
      </w:r>
      <w:r w:rsidR="0030018F">
        <w:rPr>
          <w:i/>
          <w:iCs/>
        </w:rPr>
        <w:t xml:space="preserve"> under the GT field-test conditions</w:t>
      </w:r>
      <w:r w:rsidRPr="009F620D">
        <w:rPr>
          <w:i/>
          <w:iCs/>
        </w:rPr>
        <w:t>.</w:t>
      </w:r>
    </w:p>
    <w:p w14:paraId="68962245" w14:textId="3496A96B" w:rsidR="002227E2" w:rsidRPr="005D2970" w:rsidRDefault="002227E2" w:rsidP="002227E2">
      <w:pPr>
        <w:pStyle w:val="Heading1"/>
        <w:rPr>
          <w:color w:val="auto"/>
        </w:rPr>
      </w:pPr>
      <w:r w:rsidRPr="005D2970">
        <w:rPr>
          <w:color w:val="auto"/>
        </w:rPr>
        <w:lastRenderedPageBreak/>
        <w:t xml:space="preserve">1 </w:t>
      </w:r>
      <w:r w:rsidRPr="00DD6FFB">
        <w:rPr>
          <w:color w:val="auto"/>
        </w:rPr>
        <w:t>Introduction</w:t>
      </w:r>
    </w:p>
    <w:p w14:paraId="2843C677" w14:textId="6BEDCA40" w:rsidR="00750221" w:rsidRPr="002D41AD" w:rsidRDefault="00750221" w:rsidP="00314520">
      <w:r w:rsidRPr="002D41AD">
        <w:t xml:space="preserve">In a </w:t>
      </w:r>
      <w:r w:rsidR="00254182">
        <w:t>geological disposal facility (GDF)</w:t>
      </w:r>
      <w:r w:rsidRPr="002D41AD">
        <w:t xml:space="preserve"> for radioactive waste, hydrogen, carbon dioxide, nitrogen, and hydrogen sulphide will be produced through a range of processes including the corrosion of ferrous materials under anoxic conditions, radioactive decay of the waste, radiolysis of organic materials and water, and the microbial degradation of organic materials (</w:t>
      </w:r>
      <w:r w:rsidR="00496FB7">
        <w:t>Rodwell et al.</w:t>
      </w:r>
      <w:r w:rsidRPr="002D41AD">
        <w:t xml:space="preserve">, 2003).  Repositories for radioactive waste are designed and engineered </w:t>
      </w:r>
      <w:r w:rsidR="00443AF1" w:rsidRPr="002D41AD">
        <w:t>to</w:t>
      </w:r>
      <w:r w:rsidRPr="002D41AD">
        <w:t xml:space="preserve"> limit high hydrogen concentration and avoid explosive risk. In the Swiss repository concept, hydrogen is the main gas that will be produced from the corrosion of metals. The production of hydrogen is anticipated to span </w:t>
      </w:r>
      <w:r w:rsidR="00096D0E">
        <w:t>&gt;</w:t>
      </w:r>
      <w:r w:rsidRPr="002D41AD">
        <w:t xml:space="preserve"> 100,000 years post emplacement of the waste over which time the gas will move into </w:t>
      </w:r>
      <w:r w:rsidR="007C1E11">
        <w:t>parts of the repository</w:t>
      </w:r>
      <w:r w:rsidR="007C1E11" w:rsidRPr="002D41AD">
        <w:t xml:space="preserve"> </w:t>
      </w:r>
      <w:r w:rsidR="007C1E11">
        <w:t xml:space="preserve">or into </w:t>
      </w:r>
      <w:r w:rsidRPr="002D41AD">
        <w:t xml:space="preserve">the host rock through the combined processes of molecular diffusion and bulk advection. Understanding these processes and the long-term fate </w:t>
      </w:r>
      <w:r w:rsidR="00673767">
        <w:t xml:space="preserve">and impact </w:t>
      </w:r>
      <w:r w:rsidRPr="002D41AD">
        <w:t xml:space="preserve">of the gas is therefore important in the development of a repository for radioactive waste. </w:t>
      </w:r>
    </w:p>
    <w:p w14:paraId="04B9CD59" w14:textId="15A1E753" w:rsidR="00314520" w:rsidRPr="00266243" w:rsidRDefault="00314520" w:rsidP="00314520">
      <w:r w:rsidRPr="0049056A">
        <w:t xml:space="preserve">In the Swiss repository concept, the Opalinus Clay formation (OPA), has been proposed as a candidate host-rock for the long-term disposal of the nation’s radioactive waste. </w:t>
      </w:r>
      <w:r w:rsidR="00930F6C">
        <w:t>M</w:t>
      </w:r>
      <w:r w:rsidRPr="0049056A">
        <w:t xml:space="preserve">uch attention has focussed on the OPA, which appears to offer favourable </w:t>
      </w:r>
      <w:r w:rsidR="00F31BF2">
        <w:t>properties</w:t>
      </w:r>
      <w:r w:rsidRPr="0049056A">
        <w:t xml:space="preserve"> for the siting of a repository. These include low hydraulic </w:t>
      </w:r>
      <w:r w:rsidR="001A5F04">
        <w:t>conduct</w:t>
      </w:r>
      <w:r w:rsidR="003B5AA3">
        <w:t>ivity</w:t>
      </w:r>
      <w:r w:rsidRPr="0049056A">
        <w:t>, small molecular diffusion rates, and a significant retention capacity for radionuclides</w:t>
      </w:r>
      <w:r w:rsidR="00BE2238">
        <w:t xml:space="preserve"> (Delage et al., 2010)</w:t>
      </w:r>
      <w:r w:rsidRPr="0049056A">
        <w:t>.</w:t>
      </w:r>
      <w:r>
        <w:t xml:space="preserve"> </w:t>
      </w:r>
      <w:r w:rsidRPr="00266243">
        <w:t>However, these properties, in particular the low permeability of the host rock, can severely restrict the movement of gas which can accumulate (</w:t>
      </w:r>
      <w:proofErr w:type="spellStart"/>
      <w:r w:rsidRPr="00266243">
        <w:t>Weetjens</w:t>
      </w:r>
      <w:proofErr w:type="spellEnd"/>
      <w:r w:rsidRPr="00266243">
        <w:t xml:space="preserve"> &amp; Sillen, 2006; Ortiz et al., 2002; </w:t>
      </w:r>
      <w:proofErr w:type="spellStart"/>
      <w:r w:rsidRPr="00266243">
        <w:t>Wikramaratna</w:t>
      </w:r>
      <w:proofErr w:type="spellEnd"/>
      <w:r w:rsidRPr="00266243">
        <w:t xml:space="preserve"> et al., 1993) until pressure becomes sufficiently large enough to cause gas to enter the surrounding host rock (Harrington &amp; Horseman, 1999). </w:t>
      </w:r>
    </w:p>
    <w:p w14:paraId="63577631" w14:textId="53CF1ACE" w:rsidR="00C66BE1" w:rsidRDefault="00C66BE1" w:rsidP="00C66BE1">
      <w:r w:rsidRPr="009009CA">
        <w:t xml:space="preserve">In a clay-based GDF </w:t>
      </w:r>
      <w:r w:rsidR="001E0CE5">
        <w:t xml:space="preserve">gas will move </w:t>
      </w:r>
      <w:r w:rsidR="00412B30">
        <w:t xml:space="preserve">by diffusion and/or advection, as described by </w:t>
      </w:r>
      <w:r w:rsidR="00E7693C">
        <w:t xml:space="preserve">the </w:t>
      </w:r>
      <w:r w:rsidRPr="009009CA">
        <w:t xml:space="preserve">four primary phenomenological models </w:t>
      </w:r>
      <w:r w:rsidR="00DC171D">
        <w:t>summarised</w:t>
      </w:r>
      <w:r w:rsidRPr="009009CA">
        <w:t xml:space="preserve"> by Marschall et al. (2005; </w:t>
      </w:r>
      <w:r w:rsidR="007C5A5A">
        <w:fldChar w:fldCharType="begin"/>
      </w:r>
      <w:r w:rsidR="007C5A5A">
        <w:instrText xml:space="preserve"> REF _Ref236822215 \h </w:instrText>
      </w:r>
      <w:r w:rsidR="007C5A5A">
        <w:fldChar w:fldCharType="separate"/>
      </w:r>
      <w:r w:rsidR="001B29F8">
        <w:t>Fig.</w:t>
      </w:r>
      <w:r w:rsidR="001B29F8">
        <w:rPr>
          <w:noProof/>
        </w:rPr>
        <w:t>1</w:t>
      </w:r>
      <w:r w:rsidR="007C5A5A">
        <w:fldChar w:fldCharType="end"/>
      </w:r>
      <w:r w:rsidRPr="009009CA">
        <w:t xml:space="preserve">): (i) gas movement by solution and/or diffusion governed by Henry’s and Fick’s Laws respectively within interstitial fluids along prevailing hydraulic gradients; (ii) gas flow in the original porosity of the fabric governed by a generalised form of Darcy’s Law, commonly referred to </w:t>
      </w:r>
      <w:r w:rsidR="00640899">
        <w:t xml:space="preserve">as </w:t>
      </w:r>
      <w:r w:rsidRPr="009009CA">
        <w:t xml:space="preserve">visco-capillary (or </w:t>
      </w:r>
      <w:r w:rsidR="001005D0">
        <w:t>two</w:t>
      </w:r>
      <w:r w:rsidRPr="009009CA">
        <w:t xml:space="preserve">-phase) flow; (iii) gas flow along localised dilatant pathways, which may or may not interact with the continuum stress field, the permeability of which is dependent on an interplay between local gas pressure and the effective stress state; and (iv) gas flow along macro fractures similar in form to those observed in hydrofracture activities during hydrocarbon reservoir stimulation, where fracture initiation occurs when the gas pressure exceeds the sum of the minor principal stress and tensile strength. </w:t>
      </w:r>
    </w:p>
    <w:p w14:paraId="2B2B04EC" w14:textId="7F461C93" w:rsidR="009E2CE2" w:rsidRPr="00E27003" w:rsidRDefault="009E2CE2" w:rsidP="009E2CE2">
      <w:r w:rsidRPr="00E27003">
        <w:t xml:space="preserve">Two primary modes for advective gas transport through natural </w:t>
      </w:r>
      <w:proofErr w:type="spellStart"/>
      <w:r w:rsidRPr="00E27003">
        <w:t>mudrocks</w:t>
      </w:r>
      <w:proofErr w:type="spellEnd"/>
      <w:r w:rsidRPr="00E27003">
        <w:t xml:space="preserve"> are therefore expected</w:t>
      </w:r>
      <w:r w:rsidR="00094B26" w:rsidRPr="00E27003">
        <w:t xml:space="preserve">, as shown by the blue box in </w:t>
      </w:r>
      <w:r w:rsidR="007C5A5A">
        <w:fldChar w:fldCharType="begin"/>
      </w:r>
      <w:r w:rsidR="007C5A5A">
        <w:instrText xml:space="preserve"> REF _Ref236822215 \h </w:instrText>
      </w:r>
      <w:r w:rsidR="007C5A5A">
        <w:fldChar w:fldCharType="separate"/>
      </w:r>
      <w:r w:rsidR="001B29F8">
        <w:t>Fig.</w:t>
      </w:r>
      <w:r w:rsidR="001B29F8">
        <w:rPr>
          <w:noProof/>
        </w:rPr>
        <w:t>1</w:t>
      </w:r>
      <w:r w:rsidR="007C5A5A">
        <w:fldChar w:fldCharType="end"/>
      </w:r>
      <w:r w:rsidRPr="00E27003">
        <w:t xml:space="preserve">; (i) visco-capillary flow, where capillary forces must be overridden </w:t>
      </w:r>
      <w:r w:rsidR="00235796" w:rsidRPr="00E27003">
        <w:t xml:space="preserve">by migrating gas </w:t>
      </w:r>
      <w:r w:rsidRPr="00E27003">
        <w:t>to allow displacement of the wetting phase</w:t>
      </w:r>
      <w:r w:rsidR="00235796">
        <w:t>,</w:t>
      </w:r>
      <w:r w:rsidRPr="00E27003">
        <w:t xml:space="preserve"> and (ii) the formation of discrete gas-filled pathways by localised consolidation of the clay matrix. The potential for one specific mechanism to prevail is dependent on a range of factors, including the saturation state of the clay and the amount </w:t>
      </w:r>
      <w:r w:rsidR="003A20C5">
        <w:t xml:space="preserve">and type </w:t>
      </w:r>
      <w:r w:rsidRPr="00E27003">
        <w:t>of clay present</w:t>
      </w:r>
      <w:r w:rsidR="008828A8">
        <w:t xml:space="preserve"> (</w:t>
      </w:r>
      <w:r w:rsidR="008828A8" w:rsidRPr="008828A8">
        <w:t xml:space="preserve">Levasseur </w:t>
      </w:r>
      <w:r w:rsidR="008828A8">
        <w:t xml:space="preserve">et al., </w:t>
      </w:r>
      <w:r w:rsidR="008828A8" w:rsidRPr="008828A8">
        <w:t>202</w:t>
      </w:r>
      <w:r w:rsidR="00F76FDF">
        <w:t>1</w:t>
      </w:r>
      <w:r w:rsidR="008828A8" w:rsidRPr="008828A8">
        <w:t>)</w:t>
      </w:r>
      <w:r w:rsidRPr="00E27003">
        <w:t>. Natural heterogeneity within clay-hosted repositories may also play an important role in the migration of gas and the mitigation of peak gas pressure</w:t>
      </w:r>
      <w:r w:rsidR="00E05016">
        <w:t xml:space="preserve"> (</w:t>
      </w:r>
      <w:r w:rsidR="00E05016" w:rsidRPr="008828A8">
        <w:t xml:space="preserve">Levasseur </w:t>
      </w:r>
      <w:r w:rsidR="00E05016">
        <w:t xml:space="preserve">et al., </w:t>
      </w:r>
      <w:r w:rsidR="00E05016" w:rsidRPr="008828A8">
        <w:t>202</w:t>
      </w:r>
      <w:r w:rsidR="00E05016">
        <w:t>4</w:t>
      </w:r>
      <w:r w:rsidR="00E05016" w:rsidRPr="008828A8">
        <w:t>)</w:t>
      </w:r>
      <w:r w:rsidRPr="00E27003">
        <w:t xml:space="preserve">. For fully saturated pure clay materials, such as those used in engineered barriers, experimental evidence indicates that gas flow by pathway dilation is </w:t>
      </w:r>
      <w:r w:rsidRPr="00E27003">
        <w:lastRenderedPageBreak/>
        <w:t xml:space="preserve">the mode of transport. In such cases, significant hydromechanical coupling is observed, which cannot be satisfactorily </w:t>
      </w:r>
      <w:r w:rsidR="00295D42">
        <w:t>represented</w:t>
      </w:r>
      <w:r w:rsidR="00295D42" w:rsidRPr="00E27003">
        <w:t xml:space="preserve"> </w:t>
      </w:r>
      <w:r w:rsidRPr="00E27003">
        <w:t xml:space="preserve">by visco-capillary flow processes. </w:t>
      </w:r>
    </w:p>
    <w:p w14:paraId="7BA8186F" w14:textId="78265C35" w:rsidR="00C66BE1" w:rsidRDefault="00885551" w:rsidP="00750221">
      <w:pPr>
        <w:rPr>
          <w:color w:val="00B050"/>
        </w:rPr>
      </w:pPr>
      <w:r>
        <w:rPr>
          <w:noProof/>
          <w:color w:val="EE0000"/>
        </w:rPr>
        <w:drawing>
          <wp:inline distT="0" distB="0" distL="0" distR="0" wp14:anchorId="72AC5F67" wp14:editId="746FEA48">
            <wp:extent cx="5939790" cy="1923897"/>
            <wp:effectExtent l="0" t="0" r="3810" b="635"/>
            <wp:docPr id="478447230" name="Picture 41" descr="A diagram of a path in a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47230" name="Picture 41" descr="A diagram of a path in a human body&#10;&#10;AI-generated content may be incorrect."/>
                    <pic:cNvPicPr/>
                  </pic:nvPicPr>
                  <pic:blipFill rotWithShape="1">
                    <a:blip r:embed="rId8">
                      <a:extLst>
                        <a:ext uri="{28A0092B-C50C-407E-A947-70E740481C1C}">
                          <a14:useLocalDpi xmlns:a14="http://schemas.microsoft.com/office/drawing/2010/main" val="0"/>
                        </a:ext>
                      </a:extLst>
                    </a:blip>
                    <a:srcRect b="6777"/>
                    <a:stretch>
                      <a:fillRect/>
                    </a:stretch>
                  </pic:blipFill>
                  <pic:spPr bwMode="auto">
                    <a:xfrm>
                      <a:off x="0" y="0"/>
                      <a:ext cx="5939790" cy="1923897"/>
                    </a:xfrm>
                    <a:prstGeom prst="rect">
                      <a:avLst/>
                    </a:prstGeom>
                    <a:ln>
                      <a:noFill/>
                    </a:ln>
                    <a:extLst>
                      <a:ext uri="{53640926-AAD7-44D8-BBD7-CCE9431645EC}">
                        <a14:shadowObscured xmlns:a14="http://schemas.microsoft.com/office/drawing/2010/main"/>
                      </a:ext>
                    </a:extLst>
                  </pic:spPr>
                </pic:pic>
              </a:graphicData>
            </a:graphic>
          </wp:inline>
        </w:drawing>
      </w:r>
    </w:p>
    <w:p w14:paraId="4C5D6885" w14:textId="3CA5A9D1" w:rsidR="00885551" w:rsidRPr="00BB2923" w:rsidRDefault="00B51CFC" w:rsidP="00B51CFC">
      <w:pPr>
        <w:pStyle w:val="Caption"/>
      </w:pPr>
      <w:bookmarkStart w:id="0" w:name="_Ref236824073"/>
      <w:bookmarkStart w:id="1" w:name="_Ref236822215"/>
      <w:r>
        <w:t>Fig.</w:t>
      </w:r>
      <w:fldSimple w:instr=" SEQ Fig. \* ARABIC ">
        <w:r w:rsidR="001B29F8">
          <w:rPr>
            <w:noProof/>
          </w:rPr>
          <w:t>1</w:t>
        </w:r>
      </w:fldSimple>
      <w:bookmarkEnd w:id="0"/>
      <w:bookmarkEnd w:id="1"/>
      <w:r w:rsidR="00885551" w:rsidRPr="00BB2923">
        <w:t xml:space="preserve">: </w:t>
      </w:r>
      <w:r w:rsidR="00B82194" w:rsidRPr="00BB2923">
        <w:t>Description of the four main processes of gas movement in clays (after Marschall et al., 2005). The blue box highlights the two mechanisms that the GT experiment aimed to investigate.</w:t>
      </w:r>
    </w:p>
    <w:p w14:paraId="2B7A5561" w14:textId="6AB6FB3E" w:rsidR="002227E2" w:rsidRPr="001225B1" w:rsidRDefault="007D6321" w:rsidP="00750221">
      <w:r w:rsidRPr="00266243">
        <w:t>Studies suggest that in the case of clay-based rocks</w:t>
      </w:r>
      <w:r w:rsidR="00BC4034">
        <w:t>,</w:t>
      </w:r>
      <w:r w:rsidRPr="00266243">
        <w:t xml:space="preserve"> gas flows through a series of pressure induced pathways which open and close</w:t>
      </w:r>
      <w:r w:rsidR="004E6D26">
        <w:t xml:space="preserve"> dependent on the local stress</w:t>
      </w:r>
      <w:r w:rsidR="00E874A9">
        <w:t xml:space="preserve"> state</w:t>
      </w:r>
      <w:r w:rsidRPr="00266243">
        <w:t xml:space="preserve"> to allow the passage of gas through the system</w:t>
      </w:r>
      <w:r w:rsidR="001D0FFA">
        <w:t>, the direction of flow is controlled by anisotropy and heterogeneity of the rock</w:t>
      </w:r>
      <w:r w:rsidRPr="00266243">
        <w:t xml:space="preserve"> (Angeli et al., 2009; Harrington &amp; Horseman, 1999; Horseman et al., 1996, 2004; Harrington et al., 2009, 2013, 2014; Cuss et al., 2014). Understanding these processes and the phenomenological processes which govern the movement of gas has become a priority research area</w:t>
      </w:r>
      <w:r w:rsidR="00DF2A73">
        <w:t xml:space="preserve"> </w:t>
      </w:r>
      <w:r w:rsidR="00586618">
        <w:t>(Levasseur et al., 2021; 2024).</w:t>
      </w:r>
      <w:r w:rsidR="003E2D25">
        <w:t xml:space="preserve"> </w:t>
      </w:r>
      <w:r w:rsidR="00750221" w:rsidRPr="001225B1">
        <w:t xml:space="preserve">To </w:t>
      </w:r>
      <w:r w:rsidR="006449D8">
        <w:t xml:space="preserve">understand gas movement in OPA, </w:t>
      </w:r>
      <w:r w:rsidR="00750221" w:rsidRPr="001225B1">
        <w:t xml:space="preserve">an experimental study was </w:t>
      </w:r>
      <w:r w:rsidR="00314154">
        <w:t>conducted</w:t>
      </w:r>
      <w:r w:rsidR="00074618">
        <w:t xml:space="preserve"> (Cuss, 2024)</w:t>
      </w:r>
      <w:r w:rsidR="00750221" w:rsidRPr="001225B1">
        <w:t xml:space="preserve">. Initially, </w:t>
      </w:r>
      <w:r w:rsidR="009B3E9C">
        <w:t>four</w:t>
      </w:r>
      <w:r w:rsidR="00750221" w:rsidRPr="001225B1">
        <w:t xml:space="preserve"> laboratory experiments were </w:t>
      </w:r>
      <w:r w:rsidR="00314154">
        <w:t>performed</w:t>
      </w:r>
      <w:r w:rsidR="00750221" w:rsidRPr="001225B1">
        <w:t xml:space="preserve"> to observe gas flow</w:t>
      </w:r>
      <w:r w:rsidR="009B3E9C">
        <w:t xml:space="preserve"> both parallel and perpendicular to bedding. This showed that dilatancy </w:t>
      </w:r>
      <w:r w:rsidR="00E310F9">
        <w:t xml:space="preserve">(net volume increase) </w:t>
      </w:r>
      <w:r w:rsidR="009B3E9C">
        <w:t>was seen at the time of gas entry.</w:t>
      </w:r>
      <w:r w:rsidR="009C3BBE">
        <w:t xml:space="preserve"> </w:t>
      </w:r>
      <w:r w:rsidR="00750221" w:rsidRPr="001225B1">
        <w:t xml:space="preserve">This was followed by the Gas Transport (GT) in-situ experiment at the Mont Terri </w:t>
      </w:r>
      <w:r w:rsidR="00211936">
        <w:t>rock</w:t>
      </w:r>
      <w:r w:rsidR="00460E0B">
        <w:t xml:space="preserve"> </w:t>
      </w:r>
      <w:r w:rsidR="00211936">
        <w:t>laboratory</w:t>
      </w:r>
      <w:r w:rsidR="00953976">
        <w:t>, Switzerland</w:t>
      </w:r>
      <w:r w:rsidR="00750221" w:rsidRPr="001225B1">
        <w:t>. The GT experiment focused on the characteri</w:t>
      </w:r>
      <w:r w:rsidR="007C3912">
        <w:t>s</w:t>
      </w:r>
      <w:r w:rsidR="00750221" w:rsidRPr="001225B1">
        <w:t>ation of the physical phenomena describing the gas transport and its mechanical interaction with the surrounding barriers and in particular the further understanding of the creation of micro- and macro-fractures. The experimental programme was designed so that early observations from the laboratory experiments could feed directly into the design and operation of the field test.</w:t>
      </w:r>
    </w:p>
    <w:p w14:paraId="6CE245D5" w14:textId="1688A44B" w:rsidR="00F1672A" w:rsidRPr="00637A33" w:rsidRDefault="00F1672A" w:rsidP="00F1672A">
      <w:r w:rsidRPr="00637A33">
        <w:t xml:space="preserve">Several gas injection tests have been conducted at the Mont Terri </w:t>
      </w:r>
      <w:r w:rsidR="00211936">
        <w:t>rock laboratory</w:t>
      </w:r>
      <w:r w:rsidRPr="00637A33">
        <w:t>, including the Gas permeability experiment (GP; Marschall et al., 2003), Gas threshold pressure test (</w:t>
      </w:r>
      <w:proofErr w:type="spellStart"/>
      <w:r w:rsidRPr="00637A33">
        <w:t>Croisé</w:t>
      </w:r>
      <w:proofErr w:type="spellEnd"/>
      <w:r w:rsidRPr="00637A33">
        <w:t xml:space="preserve"> et al., 2006; Marschall et al., 2005), Long term gas injection experiment (GP/GS; Marschall et al., 2003), </w:t>
      </w:r>
      <w:proofErr w:type="spellStart"/>
      <w:r w:rsidRPr="00637A33">
        <w:t>Gasfrac</w:t>
      </w:r>
      <w:proofErr w:type="spellEnd"/>
      <w:r w:rsidRPr="00637A33">
        <w:t xml:space="preserve"> self-sealing experiment (GS; Marschall et al., 2003), Multi-step gas injection test (GS-2; Marschall et al., 2005), Hydro-gas experiment (HG-A; Lanyon et al., 2009), and HG-B</w:t>
      </w:r>
      <w:r w:rsidR="000576E6">
        <w:t xml:space="preserve"> to H</w:t>
      </w:r>
      <w:r w:rsidR="007514D1">
        <w:t>G-D</w:t>
      </w:r>
      <w:r w:rsidRPr="00637A33">
        <w:t xml:space="preserve"> (Xu et al., 2013; Shao &amp; Schuster, 2009</w:t>
      </w:r>
      <w:r w:rsidR="007514D1">
        <w:t xml:space="preserve">; </w:t>
      </w:r>
      <w:proofErr w:type="spellStart"/>
      <w:r w:rsidR="007514D1">
        <w:t>Jockwer</w:t>
      </w:r>
      <w:proofErr w:type="spellEnd"/>
      <w:r w:rsidR="007514D1">
        <w:t xml:space="preserve"> &amp;Wieczorek, 2008; </w:t>
      </w:r>
      <w:proofErr w:type="spellStart"/>
      <w:r w:rsidR="00951B2D">
        <w:t>Rösli</w:t>
      </w:r>
      <w:proofErr w:type="spellEnd"/>
      <w:r w:rsidR="00951B2D">
        <w:t>, 2010; Navarro, 2013</w:t>
      </w:r>
      <w:r w:rsidRPr="00637A33">
        <w:t xml:space="preserve">). In addition, the </w:t>
      </w:r>
      <w:r w:rsidR="00736301">
        <w:t>g</w:t>
      </w:r>
      <w:r w:rsidRPr="00637A33">
        <w:t xml:space="preserve">as threshold pressure test O5 was conducted in </w:t>
      </w:r>
      <w:r w:rsidR="00460E0B">
        <w:t xml:space="preserve">the Benken </w:t>
      </w:r>
      <w:r w:rsidRPr="00637A33">
        <w:t xml:space="preserve">deep </w:t>
      </w:r>
      <w:r w:rsidR="005510D1" w:rsidRPr="00637A33">
        <w:t>borehole,</w:t>
      </w:r>
      <w:r w:rsidRPr="00637A33">
        <w:t xml:space="preserve"> </w:t>
      </w:r>
      <w:r w:rsidR="00736301">
        <w:t>and six gas threshold tests were conducted as part of the TBO campaign</w:t>
      </w:r>
      <w:r w:rsidR="00736301" w:rsidRPr="00637A33">
        <w:t xml:space="preserve"> </w:t>
      </w:r>
      <w:r w:rsidR="001B44A9">
        <w:t xml:space="preserve">(Nagra, 2024) </w:t>
      </w:r>
      <w:r w:rsidRPr="00637A33">
        <w:t xml:space="preserve">in the </w:t>
      </w:r>
      <w:r w:rsidR="00460E0B">
        <w:t xml:space="preserve">Northern part </w:t>
      </w:r>
      <w:r w:rsidRPr="00637A33">
        <w:t>of Switzerland. These tests have predominantly concentrated on characterising the hydro-mechanical properties of the OPA using a variety of test set-ups and methodologies. Several tests noted clear evidence of anisotropy in the hydro-mechanical data</w:t>
      </w:r>
      <w:r w:rsidR="00A62191">
        <w:t>, mainly because of t</w:t>
      </w:r>
      <w:r w:rsidRPr="00637A33">
        <w:t xml:space="preserve">he clearly pronounced bedding of the </w:t>
      </w:r>
      <w:r w:rsidR="004C55BA">
        <w:t>OPA</w:t>
      </w:r>
      <w:r w:rsidRPr="00637A33">
        <w:t xml:space="preserve">. Evidence </w:t>
      </w:r>
      <w:r w:rsidRPr="00637A33">
        <w:lastRenderedPageBreak/>
        <w:t xml:space="preserve">of fracturing was observed using techniques such as micro-seismics, ultra-sonic imaging, and resin injection. In terms of the scale of these in situ experiments, the fractures </w:t>
      </w:r>
      <w:r w:rsidR="00BB04BF">
        <w:t>were</w:t>
      </w:r>
      <w:r w:rsidR="00BB04BF" w:rsidRPr="00637A33">
        <w:t xml:space="preserve"> </w:t>
      </w:r>
      <w:r w:rsidRPr="00637A33">
        <w:t>relatively large features.</w:t>
      </w:r>
    </w:p>
    <w:p w14:paraId="58FEF7A8" w14:textId="2FCACD6A" w:rsidR="00CC7FFD" w:rsidRPr="005D610B" w:rsidRDefault="005675AF" w:rsidP="00CC7FFD">
      <w:pPr>
        <w:pStyle w:val="Heading1"/>
        <w:rPr>
          <w:color w:val="auto"/>
        </w:rPr>
      </w:pPr>
      <w:r w:rsidRPr="005D610B">
        <w:rPr>
          <w:color w:val="auto"/>
        </w:rPr>
        <w:t xml:space="preserve">2 </w:t>
      </w:r>
      <w:r w:rsidR="00CC7FFD" w:rsidRPr="005D610B">
        <w:rPr>
          <w:color w:val="auto"/>
        </w:rPr>
        <w:t xml:space="preserve">Experimental </w:t>
      </w:r>
      <w:proofErr w:type="gramStart"/>
      <w:r w:rsidR="00CC7FFD" w:rsidRPr="005D610B">
        <w:rPr>
          <w:color w:val="auto"/>
        </w:rPr>
        <w:t>setup</w:t>
      </w:r>
      <w:proofErr w:type="gramEnd"/>
      <w:r w:rsidR="006A4A68" w:rsidRPr="005D610B">
        <w:rPr>
          <w:color w:val="auto"/>
        </w:rPr>
        <w:t xml:space="preserve"> </w:t>
      </w:r>
    </w:p>
    <w:p w14:paraId="5AD902B6" w14:textId="00C80E4F" w:rsidR="006F54FA" w:rsidRDefault="006F54FA" w:rsidP="007D2AAE">
      <w:r w:rsidRPr="00EC5F86">
        <w:t xml:space="preserve">The </w:t>
      </w:r>
      <w:r w:rsidR="00984220" w:rsidRPr="00EC5F86">
        <w:t xml:space="preserve">experiment was conducted at the </w:t>
      </w:r>
      <w:r w:rsidRPr="00EC5F86">
        <w:t xml:space="preserve">Mont Terri </w:t>
      </w:r>
      <w:r w:rsidR="00E50150" w:rsidRPr="00EC5F86">
        <w:t>rock laboratory</w:t>
      </w:r>
      <w:r w:rsidR="00CE1329" w:rsidRPr="00EC5F86">
        <w:t>,</w:t>
      </w:r>
      <w:r w:rsidRPr="00EC5F86">
        <w:t xml:space="preserve"> north of the town of St. </w:t>
      </w:r>
      <w:proofErr w:type="spellStart"/>
      <w:r w:rsidRPr="00EC5F86">
        <w:t>Ursanne</w:t>
      </w:r>
      <w:proofErr w:type="spellEnd"/>
      <w:r w:rsidRPr="00EC5F86">
        <w:t xml:space="preserve"> in the canton of Jura</w:t>
      </w:r>
      <w:r w:rsidR="00CE1329" w:rsidRPr="00EC5F86">
        <w:t xml:space="preserve"> (Switzerland)</w:t>
      </w:r>
      <w:r w:rsidR="00C069F0" w:rsidRPr="00EC5F86">
        <w:t xml:space="preserve"> in the shaly facies of the O</w:t>
      </w:r>
      <w:r w:rsidR="003D3369" w:rsidRPr="00EC5F86">
        <w:t>PA</w:t>
      </w:r>
      <w:r w:rsidRPr="00EC5F86">
        <w:t xml:space="preserve">. The laboratory is located </w:t>
      </w:r>
      <w:r w:rsidR="00C26B69" w:rsidRPr="00EC5F86">
        <w:t xml:space="preserve">between </w:t>
      </w:r>
      <w:r w:rsidR="004A6F28" w:rsidRPr="00EC5F86">
        <w:t xml:space="preserve">220 and 320 </w:t>
      </w:r>
      <w:r w:rsidRPr="00EC5F86">
        <w:t>m underground and is accessed via a security tunnel, which runs alongside a main highway tunnel through the Jura Mountain range.</w:t>
      </w:r>
      <w:r w:rsidR="00751EFF" w:rsidRPr="00EC5F86">
        <w:t xml:space="preserve"> Taking </w:t>
      </w:r>
      <w:r w:rsidR="001236CC" w:rsidRPr="00EC5F86">
        <w:t>experience from previous field experiments</w:t>
      </w:r>
      <w:r w:rsidR="00167F97" w:rsidRPr="00EC5F86">
        <w:t xml:space="preserve"> on borehole spacing and sensor type/distribution</w:t>
      </w:r>
      <w:r w:rsidR="001236CC" w:rsidRPr="00EC5F86">
        <w:t xml:space="preserve">, a </w:t>
      </w:r>
      <w:r w:rsidR="007D2AAE" w:rsidRPr="00EC5F86">
        <w:t>nine-borehole</w:t>
      </w:r>
      <w:r w:rsidR="001236CC" w:rsidRPr="00EC5F86">
        <w:t xml:space="preserve"> array was designed, as shown in </w:t>
      </w:r>
      <w:r w:rsidR="00D5282D" w:rsidRPr="00EC5F86">
        <w:fldChar w:fldCharType="begin"/>
      </w:r>
      <w:r w:rsidR="00D5282D" w:rsidRPr="00EC5F86">
        <w:instrText xml:space="preserve"> REF _Ref236822503 \h </w:instrText>
      </w:r>
      <w:r w:rsidR="007A17D8" w:rsidRPr="00591C42">
        <w:instrText xml:space="preserve"> \* MERGEFORMAT </w:instrText>
      </w:r>
      <w:r w:rsidR="00D5282D" w:rsidRPr="00EC5F86">
        <w:fldChar w:fldCharType="separate"/>
      </w:r>
      <w:r w:rsidR="001B29F8" w:rsidRPr="00EC5F86">
        <w:t>Fig.</w:t>
      </w:r>
      <w:r w:rsidR="001B29F8" w:rsidRPr="00EC5F86">
        <w:rPr>
          <w:noProof/>
        </w:rPr>
        <w:t>2</w:t>
      </w:r>
      <w:r w:rsidR="00D5282D" w:rsidRPr="00EC5F86">
        <w:fldChar w:fldCharType="end"/>
      </w:r>
      <w:r w:rsidR="00DB3546" w:rsidRPr="00EC5F86">
        <w:t>.</w:t>
      </w:r>
      <w:r w:rsidR="00A84DBC" w:rsidRPr="00EC5F86">
        <w:t xml:space="preserve"> The nine boreholes were drill</w:t>
      </w:r>
      <w:r w:rsidR="00082DD9" w:rsidRPr="00EC5F86">
        <w:t>ed</w:t>
      </w:r>
      <w:r w:rsidR="00A84DBC" w:rsidRPr="00EC5F86">
        <w:t xml:space="preserve"> in the floor of Gallery 08 </w:t>
      </w:r>
      <w:r w:rsidR="00771B3D" w:rsidRPr="00EC5F86">
        <w:t xml:space="preserve">(see </w:t>
      </w:r>
      <w:r w:rsidR="00CC11B5" w:rsidRPr="00EC5F86">
        <w:fldChar w:fldCharType="begin"/>
      </w:r>
      <w:r w:rsidR="00CC11B5" w:rsidRPr="00EC5F86">
        <w:instrText xml:space="preserve"> REF _Ref236817466 \h </w:instrText>
      </w:r>
      <w:r w:rsidR="007A17D8" w:rsidRPr="00591C42">
        <w:instrText xml:space="preserve"> \* MERGEFORMAT </w:instrText>
      </w:r>
      <w:r w:rsidR="00CC11B5" w:rsidRPr="00EC5F86">
        <w:fldChar w:fldCharType="separate"/>
      </w:r>
      <w:r w:rsidR="001B29F8" w:rsidRPr="00EC5F86">
        <w:t>Fig.</w:t>
      </w:r>
      <w:r w:rsidR="001B29F8" w:rsidRPr="00EC5F86">
        <w:rPr>
          <w:noProof/>
        </w:rPr>
        <w:t>3</w:t>
      </w:r>
      <w:r w:rsidR="00CC11B5" w:rsidRPr="00EC5F86">
        <w:fldChar w:fldCharType="end"/>
      </w:r>
      <w:r w:rsidR="0005768D">
        <w:t xml:space="preserve">, </w:t>
      </w:r>
      <w:r w:rsidR="0005768D">
        <w:fldChar w:fldCharType="begin"/>
      </w:r>
      <w:r w:rsidR="0005768D">
        <w:instrText xml:space="preserve"> REF _Ref237433642 \h </w:instrText>
      </w:r>
      <w:r w:rsidR="0005768D">
        <w:fldChar w:fldCharType="separate"/>
      </w:r>
      <w:r w:rsidR="0005768D" w:rsidRPr="00C10C66">
        <w:t xml:space="preserve">Table </w:t>
      </w:r>
      <w:r w:rsidR="0005768D">
        <w:rPr>
          <w:noProof/>
        </w:rPr>
        <w:t>1</w:t>
      </w:r>
      <w:r w:rsidR="0005768D">
        <w:fldChar w:fldCharType="end"/>
      </w:r>
      <w:r w:rsidR="00CC11B5" w:rsidRPr="00EC5F86">
        <w:t xml:space="preserve">) </w:t>
      </w:r>
      <w:r w:rsidR="00A84DBC" w:rsidRPr="00EC5F86">
        <w:t xml:space="preserve">at an </w:t>
      </w:r>
      <w:r w:rsidR="007D2AAE" w:rsidRPr="00EC5F86">
        <w:t>orientation of 326/57</w:t>
      </w:r>
      <w:r w:rsidR="00A84DBC" w:rsidRPr="00EC5F86">
        <w:t xml:space="preserve"> </w:t>
      </w:r>
      <w:r w:rsidR="00D272A6" w:rsidRPr="00EC5F86">
        <w:t>to be</w:t>
      </w:r>
      <w:r w:rsidR="00A84DBC" w:rsidRPr="00EC5F86">
        <w:t xml:space="preserve"> oriented </w:t>
      </w:r>
      <w:r w:rsidR="00C44CD9" w:rsidRPr="00EC5F86">
        <w:t xml:space="preserve">locally </w:t>
      </w:r>
      <w:r w:rsidR="00A84DBC" w:rsidRPr="00EC5F86">
        <w:t>perpendicular to bedding</w:t>
      </w:r>
      <w:r w:rsidR="00646586" w:rsidRPr="00EC5F86">
        <w:t xml:space="preserve">. </w:t>
      </w:r>
      <w:r w:rsidR="00851B18" w:rsidRPr="00EC5F86">
        <w:t xml:space="preserve">The length of all boreholes was </w:t>
      </w:r>
      <w:r w:rsidR="00CD0FD5" w:rsidRPr="00EC5F86">
        <w:t>~</w:t>
      </w:r>
      <w:r w:rsidR="00851B18" w:rsidRPr="00EC5F86">
        <w:t>15</w:t>
      </w:r>
      <w:r w:rsidR="00605F36" w:rsidRPr="00EC5F86">
        <w:t>.5</w:t>
      </w:r>
      <w:r w:rsidR="00851B18" w:rsidRPr="00EC5F86">
        <w:t xml:space="preserve"> m with diameter</w:t>
      </w:r>
      <w:r w:rsidR="005C3314">
        <w:t>s</w:t>
      </w:r>
      <w:r w:rsidR="00851B18" w:rsidRPr="00EC5F86">
        <w:t xml:space="preserve"> of</w:t>
      </w:r>
      <w:r w:rsidR="005C3314">
        <w:t xml:space="preserve"> 86 or</w:t>
      </w:r>
      <w:r w:rsidR="00851B18" w:rsidRPr="00EC5F86">
        <w:t xml:space="preserve"> 101 mm</w:t>
      </w:r>
      <w:r w:rsidR="00AF2216" w:rsidRPr="00EC5F86">
        <w:t xml:space="preserve">, apart from </w:t>
      </w:r>
      <w:r w:rsidR="003A553D" w:rsidRPr="00EC5F86">
        <w:t xml:space="preserve">the pore pressure borehole (BGT-2) which was ~20 m </w:t>
      </w:r>
      <w:r w:rsidR="008869F0" w:rsidRPr="00EC5F86">
        <w:t>in length</w:t>
      </w:r>
      <w:r w:rsidR="00851B18" w:rsidRPr="00EC5F86">
        <w:t>.</w:t>
      </w:r>
      <w:r w:rsidR="00FB63ED" w:rsidRPr="00EC5F86">
        <w:t xml:space="preserve"> </w:t>
      </w:r>
      <w:r w:rsidR="00D5282D" w:rsidRPr="00EC5F86">
        <w:fldChar w:fldCharType="begin"/>
      </w:r>
      <w:r w:rsidR="00D5282D" w:rsidRPr="00EC5F86">
        <w:instrText xml:space="preserve"> REF _Ref236817466 \h </w:instrText>
      </w:r>
      <w:r w:rsidR="007A17D8" w:rsidRPr="00591C42">
        <w:instrText xml:space="preserve"> \* MERGEFORMAT </w:instrText>
      </w:r>
      <w:r w:rsidR="00D5282D" w:rsidRPr="00EC5F86">
        <w:fldChar w:fldCharType="separate"/>
      </w:r>
      <w:r w:rsidR="001B29F8" w:rsidRPr="00EC5F86">
        <w:t>Fig.</w:t>
      </w:r>
      <w:r w:rsidR="001B29F8" w:rsidRPr="00EC5F86">
        <w:rPr>
          <w:noProof/>
        </w:rPr>
        <w:t>3</w:t>
      </w:r>
      <w:r w:rsidR="00D5282D" w:rsidRPr="00EC5F86">
        <w:fldChar w:fldCharType="end"/>
      </w:r>
      <w:r w:rsidR="00FB63ED" w:rsidRPr="00EC5F86">
        <w:t xml:space="preserve"> shows the location of the GT experiment </w:t>
      </w:r>
      <w:r w:rsidR="00ED24E4" w:rsidRPr="00EC5F86">
        <w:t xml:space="preserve">within the Mont Terri </w:t>
      </w:r>
      <w:r w:rsidR="00100908">
        <w:t xml:space="preserve">rock </w:t>
      </w:r>
      <w:r w:rsidR="00ED24E4" w:rsidRPr="00EC5F86">
        <w:t>labora</w:t>
      </w:r>
      <w:r w:rsidR="00D5282D" w:rsidRPr="00EC5F86">
        <w:t>tory</w:t>
      </w:r>
      <w:r w:rsidR="00F5578D" w:rsidRPr="00EC5F86">
        <w:t xml:space="preserve"> along with the location of other experiments</w:t>
      </w:r>
      <w:r w:rsidR="00D5282D" w:rsidRPr="00EC5F86">
        <w:t>.</w:t>
      </w:r>
      <w:r w:rsidR="00FB63ED" w:rsidRPr="00EC5F86">
        <w:t xml:space="preserve"> </w:t>
      </w:r>
      <w:r w:rsidR="0073438D" w:rsidRPr="00EC5F86">
        <w:t>Note that a local coordinate system was used</w:t>
      </w:r>
      <w:r w:rsidR="007E1B44" w:rsidRPr="00EC5F86">
        <w:t xml:space="preserve"> and therefore geographic North </w:t>
      </w:r>
      <w:r w:rsidR="00C41B4F" w:rsidRPr="00EC5F86">
        <w:t>and the local geological dip direction are</w:t>
      </w:r>
      <w:r w:rsidR="007E1B44" w:rsidRPr="00EC5F86">
        <w:t xml:space="preserve"> indicated </w:t>
      </w:r>
      <w:r w:rsidR="00750936" w:rsidRPr="00EC5F86">
        <w:t xml:space="preserve">in </w:t>
      </w:r>
      <w:r w:rsidR="00750936" w:rsidRPr="00EC5F86">
        <w:fldChar w:fldCharType="begin"/>
      </w:r>
      <w:r w:rsidR="00750936" w:rsidRPr="00EC5F86">
        <w:instrText xml:space="preserve"> REF _Ref236822503 \h </w:instrText>
      </w:r>
      <w:r w:rsidR="007A17D8" w:rsidRPr="00591C42">
        <w:instrText xml:space="preserve"> \* MERGEFORMAT </w:instrText>
      </w:r>
      <w:r w:rsidR="00750936" w:rsidRPr="00EC5F86">
        <w:fldChar w:fldCharType="separate"/>
      </w:r>
      <w:r w:rsidR="001B29F8" w:rsidRPr="00EC5F86">
        <w:t>Fig.</w:t>
      </w:r>
      <w:r w:rsidR="001B29F8" w:rsidRPr="00EC5F86">
        <w:rPr>
          <w:noProof/>
        </w:rPr>
        <w:t>2</w:t>
      </w:r>
      <w:r w:rsidR="00750936" w:rsidRPr="00EC5F86">
        <w:fldChar w:fldCharType="end"/>
      </w:r>
      <w:r w:rsidR="00750936" w:rsidRPr="00EC5F86">
        <w:t>a.</w:t>
      </w:r>
    </w:p>
    <w:p w14:paraId="128EDA5B" w14:textId="39FDDE10" w:rsidR="00926541" w:rsidRDefault="00926541" w:rsidP="00904C0D">
      <w:r w:rsidRPr="0063705B">
        <w:t xml:space="preserve">Borehole </w:t>
      </w:r>
      <w:r w:rsidR="00133C9A" w:rsidRPr="0063705B">
        <w:t xml:space="preserve">spacing </w:t>
      </w:r>
      <w:r w:rsidR="00AE360B" w:rsidRPr="0063705B">
        <w:t>must</w:t>
      </w:r>
      <w:r w:rsidR="00133C9A" w:rsidRPr="0063705B">
        <w:t xml:space="preserve"> be carefully selected. The disturbed zone around </w:t>
      </w:r>
      <w:r w:rsidR="005C2E9D">
        <w:t xml:space="preserve">unsupported </w:t>
      </w:r>
      <w:r w:rsidR="00133C9A" w:rsidRPr="0063705B">
        <w:t xml:space="preserve">boreholes </w:t>
      </w:r>
      <w:r w:rsidR="003238AC">
        <w:t xml:space="preserve">(BDZ) </w:t>
      </w:r>
      <w:r w:rsidR="005C2E9D">
        <w:t>at Mont Terri is quoted as being</w:t>
      </w:r>
      <w:r w:rsidR="00D2597A">
        <w:t xml:space="preserve"> a maximum of 2.7× borehole radius</w:t>
      </w:r>
      <w:r w:rsidR="00CC6137">
        <w:t xml:space="preserve"> (Ziegler et al., 2026)</w:t>
      </w:r>
      <w:r w:rsidR="00D2597A">
        <w:t>, meaning the BDZ</w:t>
      </w:r>
      <w:r w:rsidR="003238AC">
        <w:t xml:space="preserve"> lies </w:t>
      </w:r>
      <w:r w:rsidR="005C7928">
        <w:t xml:space="preserve">187 mm from the centre of a 101 mm borehole, or </w:t>
      </w:r>
      <w:r w:rsidR="0063595A">
        <w:t>160 mm for a</w:t>
      </w:r>
      <w:r w:rsidR="001F3815">
        <w:t>n</w:t>
      </w:r>
      <w:r w:rsidR="0063595A">
        <w:t xml:space="preserve"> 86 mm diameter </w:t>
      </w:r>
      <w:proofErr w:type="gramStart"/>
      <w:r w:rsidR="001F3815">
        <w:t>one</w:t>
      </w:r>
      <w:r w:rsidR="0063595A">
        <w:t>.</w:t>
      </w:r>
      <w:r w:rsidR="00133C9A" w:rsidRPr="0063705B">
        <w:t>.</w:t>
      </w:r>
      <w:proofErr w:type="gramEnd"/>
      <w:r w:rsidR="001F4649" w:rsidRPr="0063705B">
        <w:t xml:space="preserve"> Boreholes </w:t>
      </w:r>
      <w:r w:rsidRPr="0063705B">
        <w:t>can generally be drilled with a 1% location error</w:t>
      </w:r>
      <w:r w:rsidR="003F4784" w:rsidRPr="0063705B">
        <w:t xml:space="preserve">, meaning if two boreholes </w:t>
      </w:r>
      <w:r w:rsidR="00374ED8" w:rsidRPr="0063705B">
        <w:t>with a one metre separation</w:t>
      </w:r>
      <w:r w:rsidR="00374ED8">
        <w:t xml:space="preserve"> between borehole centres</w:t>
      </w:r>
      <w:r w:rsidR="00374ED8" w:rsidRPr="0063705B">
        <w:t xml:space="preserve"> </w:t>
      </w:r>
      <w:r w:rsidR="003F4784" w:rsidRPr="0063705B">
        <w:t xml:space="preserve">are non-ideally located, the distance between them </w:t>
      </w:r>
      <w:r w:rsidR="007A15FF">
        <w:t>would be</w:t>
      </w:r>
      <w:r w:rsidR="003F4784" w:rsidRPr="0063705B">
        <w:t xml:space="preserve"> 500 mm</w:t>
      </w:r>
      <w:r w:rsidR="00D97C04" w:rsidRPr="0063705B">
        <w:t xml:space="preserve"> between the central injection borehole and a monitoring borehole, or 260 mm between two monitoring boreholes</w:t>
      </w:r>
      <w:r w:rsidR="001A11D5">
        <w:t xml:space="preserve">, as illustrated in </w:t>
      </w:r>
      <w:r w:rsidR="00F5578D">
        <w:fldChar w:fldCharType="begin"/>
      </w:r>
      <w:r w:rsidR="00F5578D">
        <w:instrText xml:space="preserve"> REF _Ref236822503 \h </w:instrText>
      </w:r>
      <w:r w:rsidR="00F5578D">
        <w:fldChar w:fldCharType="separate"/>
      </w:r>
      <w:r w:rsidR="001B29F8">
        <w:t>Fig.</w:t>
      </w:r>
      <w:r w:rsidR="001B29F8">
        <w:rPr>
          <w:noProof/>
        </w:rPr>
        <w:t>2</w:t>
      </w:r>
      <w:r w:rsidR="00F5578D">
        <w:fldChar w:fldCharType="end"/>
      </w:r>
      <w:r w:rsidR="001A11D5">
        <w:t>a</w:t>
      </w:r>
      <w:r w:rsidR="00D97C04" w:rsidRPr="0063705B">
        <w:t>. This means that no borehole</w:t>
      </w:r>
      <w:r w:rsidR="00AB7A8D">
        <w:t xml:space="preserve"> can</w:t>
      </w:r>
      <w:r w:rsidR="00D97C04" w:rsidRPr="0063705B">
        <w:t xml:space="preserve"> </w:t>
      </w:r>
      <w:r w:rsidR="00206F01" w:rsidRPr="0063705B">
        <w:t>“interfere” with any other borehole</w:t>
      </w:r>
      <w:r w:rsidR="00904C0D">
        <w:t>, with a non-disturbed zone of 626 mm and 126 mm in the ideal and non-ideally located conditions</w:t>
      </w:r>
      <w:r w:rsidR="0063705B" w:rsidRPr="0063705B">
        <w:t>.</w:t>
      </w:r>
      <w:r w:rsidR="0063705B">
        <w:t xml:space="preserve"> </w:t>
      </w:r>
      <w:r w:rsidR="00CC0DF4">
        <w:t>Therefore,</w:t>
      </w:r>
      <w:r w:rsidR="0063705B">
        <w:t xml:space="preserve"> a</w:t>
      </w:r>
      <w:r w:rsidR="00CC0DF4">
        <w:t xml:space="preserve"> separation of one metre was selected between the central injection borehole and the eight monitoring boreholes.</w:t>
      </w:r>
    </w:p>
    <w:p w14:paraId="3173C333" w14:textId="5B3CCFEC" w:rsidR="00466621" w:rsidRPr="006C25FA" w:rsidRDefault="005465D4" w:rsidP="00466621">
      <w:r>
        <w:fldChar w:fldCharType="begin"/>
      </w:r>
      <w:r>
        <w:instrText xml:space="preserve"> REF _Ref236822503 \h </w:instrText>
      </w:r>
      <w:r>
        <w:fldChar w:fldCharType="separate"/>
      </w:r>
      <w:r w:rsidR="001B29F8">
        <w:t>Fig.</w:t>
      </w:r>
      <w:r w:rsidR="001B29F8">
        <w:rPr>
          <w:noProof/>
        </w:rPr>
        <w:t>2</w:t>
      </w:r>
      <w:r>
        <w:fldChar w:fldCharType="end"/>
      </w:r>
      <w:r w:rsidR="00F04FAC">
        <w:t xml:space="preserve"> shows t</w:t>
      </w:r>
      <w:r w:rsidR="00466621" w:rsidRPr="006C25FA">
        <w:t xml:space="preserve">he main components of the experimental setup </w:t>
      </w:r>
      <w:r w:rsidR="00A871A2">
        <w:t xml:space="preserve">(see Cuss </w:t>
      </w:r>
      <w:r w:rsidR="00A871A2" w:rsidRPr="00A871A2">
        <w:rPr>
          <w:i/>
          <w:iCs/>
        </w:rPr>
        <w:t>et al.</w:t>
      </w:r>
      <w:r w:rsidR="00A871A2">
        <w:t>, 2024 for full details)</w:t>
      </w:r>
      <w:r w:rsidR="00466621" w:rsidRPr="006C25FA">
        <w:t>:</w:t>
      </w:r>
    </w:p>
    <w:p w14:paraId="41143705" w14:textId="49826413" w:rsidR="00466621" w:rsidRPr="006C25FA" w:rsidRDefault="00466621" w:rsidP="00E91BC1">
      <w:pPr>
        <w:tabs>
          <w:tab w:val="left" w:pos="142"/>
        </w:tabs>
        <w:ind w:left="426" w:right="-30" w:hanging="426"/>
      </w:pPr>
      <w:r w:rsidRPr="006C25FA">
        <w:t>•</w:t>
      </w:r>
      <w:r w:rsidRPr="006C25FA">
        <w:tab/>
        <w:t xml:space="preserve">Injection borehole [green: Borehole BGT-10] equipped with 3-fold packer system; injection interval and intervals below and above monitoring porewater pressure; with </w:t>
      </w:r>
      <w:r w:rsidR="003934E2" w:rsidRPr="006C25FA">
        <w:t>fibre-optic (</w:t>
      </w:r>
      <w:r w:rsidRPr="006C25FA">
        <w:t>FO</w:t>
      </w:r>
      <w:r w:rsidR="003934E2" w:rsidRPr="006C25FA">
        <w:t>)</w:t>
      </w:r>
      <w:r w:rsidRPr="006C25FA">
        <w:t xml:space="preserve"> cable</w:t>
      </w:r>
      <w:r w:rsidR="00460E0B">
        <w:t xml:space="preserve"> clamped at the packers</w:t>
      </w:r>
      <w:r w:rsidR="00A871A2">
        <w:t>.</w:t>
      </w:r>
    </w:p>
    <w:p w14:paraId="038E73F7" w14:textId="7504C015" w:rsidR="00466621" w:rsidRPr="006C25FA" w:rsidRDefault="00466621" w:rsidP="00E91BC1">
      <w:pPr>
        <w:tabs>
          <w:tab w:val="left" w:pos="142"/>
        </w:tabs>
        <w:ind w:left="426" w:right="-30" w:hanging="426"/>
      </w:pPr>
      <w:r w:rsidRPr="006C25FA">
        <w:t>•</w:t>
      </w:r>
      <w:r w:rsidRPr="006C25FA">
        <w:tab/>
        <w:t xml:space="preserve">FO [purple: Boreholes BGT-3, 5, 7, 9]: 4 observation boreholes equipped with FO </w:t>
      </w:r>
      <w:r w:rsidR="00460E0B">
        <w:t xml:space="preserve">cable </w:t>
      </w:r>
      <w:r w:rsidR="003934E2" w:rsidRPr="006C25FA">
        <w:t>only</w:t>
      </w:r>
      <w:r w:rsidR="00460E0B">
        <w:t xml:space="preserve"> (</w:t>
      </w:r>
      <w:proofErr w:type="spellStart"/>
      <w:r w:rsidR="00460E0B">
        <w:t>FutureNeuro</w:t>
      </w:r>
      <w:r w:rsidR="00460E0B">
        <w:rPr>
          <w:vertAlign w:val="superscript"/>
        </w:rPr>
        <w:t>TM</w:t>
      </w:r>
      <w:proofErr w:type="spellEnd"/>
      <w:r w:rsidR="00460E0B">
        <w:t xml:space="preserve"> FN-SILL-3)</w:t>
      </w:r>
      <w:r w:rsidR="00B0135A" w:rsidRPr="006C25FA">
        <w:t>.</w:t>
      </w:r>
    </w:p>
    <w:p w14:paraId="1AA76CB2" w14:textId="6607D43B" w:rsidR="003934E2" w:rsidRPr="006C25FA" w:rsidRDefault="00466621" w:rsidP="00E91BC1">
      <w:pPr>
        <w:tabs>
          <w:tab w:val="left" w:pos="142"/>
        </w:tabs>
        <w:ind w:left="426" w:right="-30" w:hanging="426"/>
      </w:pPr>
      <w:r w:rsidRPr="006C25FA">
        <w:t>•</w:t>
      </w:r>
      <w:r w:rsidRPr="006C25FA">
        <w:tab/>
        <w:t>Ext [orange: Boreholes BGT-4, 8]: 2 observation boreholes equipped w</w:t>
      </w:r>
      <w:r w:rsidR="003934E2" w:rsidRPr="006C25FA">
        <w:t>ith chain extensometers</w:t>
      </w:r>
      <w:r w:rsidR="000D2111">
        <w:t xml:space="preserve"> (potentiometer)</w:t>
      </w:r>
      <w:r w:rsidR="00B0135A" w:rsidRPr="006C25FA">
        <w:t xml:space="preserve"> and FO </w:t>
      </w:r>
      <w:r w:rsidR="00460E0B">
        <w:t>cable</w:t>
      </w:r>
      <w:r w:rsidR="00B0135A" w:rsidRPr="006C25FA">
        <w:t>.</w:t>
      </w:r>
    </w:p>
    <w:p w14:paraId="4A6D2602" w14:textId="4D77763A" w:rsidR="005F4DCA" w:rsidRPr="006C25FA" w:rsidRDefault="00466621" w:rsidP="00E91BC1">
      <w:pPr>
        <w:tabs>
          <w:tab w:val="left" w:pos="142"/>
        </w:tabs>
        <w:ind w:left="426" w:right="-30" w:hanging="426"/>
      </w:pPr>
      <w:r w:rsidRPr="006C25FA">
        <w:t>•</w:t>
      </w:r>
      <w:r w:rsidRPr="006C25FA">
        <w:tab/>
        <w:t xml:space="preserve">Ext/Inc [blue: Borehole BGT-6]: 1 observation borehole equipped with </w:t>
      </w:r>
      <w:r w:rsidR="005F4DCA" w:rsidRPr="006C25FA">
        <w:t>extensometer</w:t>
      </w:r>
      <w:r w:rsidR="006205E6">
        <w:t>/</w:t>
      </w:r>
      <w:r w:rsidR="005F4DCA" w:rsidRPr="006C25FA">
        <w:t xml:space="preserve">inclinometer chain and </w:t>
      </w:r>
      <w:r w:rsidR="00460E0B">
        <w:t xml:space="preserve">single-mode </w:t>
      </w:r>
      <w:r w:rsidR="005F4DCA" w:rsidRPr="006C25FA">
        <w:t xml:space="preserve">FO </w:t>
      </w:r>
      <w:r w:rsidR="00460E0B">
        <w:t>cable</w:t>
      </w:r>
      <w:r w:rsidR="005F4DCA" w:rsidRPr="006C25FA">
        <w:t>.</w:t>
      </w:r>
    </w:p>
    <w:p w14:paraId="65FC2BEB" w14:textId="1A4DCF3A" w:rsidR="00466621" w:rsidRDefault="00466621" w:rsidP="00E91BC1">
      <w:pPr>
        <w:tabs>
          <w:tab w:val="left" w:pos="142"/>
        </w:tabs>
        <w:ind w:left="426" w:right="-30" w:hanging="426"/>
      </w:pPr>
      <w:r w:rsidRPr="006C25FA">
        <w:t>•</w:t>
      </w:r>
      <w:r w:rsidRPr="006C25FA">
        <w:tab/>
        <w:t xml:space="preserve">PP [green: Borehole BGT-2]: 1 observation borehole equipped with a 6-fold </w:t>
      </w:r>
      <w:proofErr w:type="spellStart"/>
      <w:r w:rsidRPr="006C25FA">
        <w:t>multipacker</w:t>
      </w:r>
      <w:proofErr w:type="spellEnd"/>
      <w:r w:rsidRPr="006C25FA">
        <w:t xml:space="preserve"> system for pore pressure measurements and FO </w:t>
      </w:r>
      <w:r w:rsidR="00460E0B">
        <w:t>cable clamped at the packers</w:t>
      </w:r>
      <w:r w:rsidR="00617C0B" w:rsidRPr="006C25FA">
        <w:t>.</w:t>
      </w:r>
      <w:r w:rsidRPr="006C25FA">
        <w:t xml:space="preserve"> </w:t>
      </w:r>
    </w:p>
    <w:p w14:paraId="1099C7E7" w14:textId="2F401BC9" w:rsidR="00460E0B" w:rsidRPr="006C25FA" w:rsidRDefault="00460E0B" w:rsidP="00FD7E68">
      <w:pPr>
        <w:ind w:right="-30"/>
      </w:pPr>
      <w:r>
        <w:t xml:space="preserve">The clamped FO cables contain one single-mode </w:t>
      </w:r>
      <w:r w:rsidR="006C25DC">
        <w:t xml:space="preserve">fibre </w:t>
      </w:r>
      <w:r>
        <w:t>in a tight buffered metal tube (</w:t>
      </w:r>
      <w:proofErr w:type="spellStart"/>
      <w:r>
        <w:t>BRUSens</w:t>
      </w:r>
      <w:proofErr w:type="spellEnd"/>
      <w:r>
        <w:t xml:space="preserve"> V4), while the other FO cables contains two single-mode tight-buffered </w:t>
      </w:r>
      <w:r w:rsidR="00691A0F">
        <w:t>fibres</w:t>
      </w:r>
      <w:r>
        <w:t xml:space="preserve"> in an embossed sheath (</w:t>
      </w:r>
      <w:proofErr w:type="spellStart"/>
      <w:r>
        <w:t>FutureNeuro</w:t>
      </w:r>
      <w:r>
        <w:rPr>
          <w:vertAlign w:val="superscript"/>
        </w:rPr>
        <w:t>TM</w:t>
      </w:r>
      <w:proofErr w:type="spellEnd"/>
      <w:r>
        <w:t xml:space="preserve"> FN-SILL-3).</w:t>
      </w:r>
    </w:p>
    <w:p w14:paraId="0F1E2884" w14:textId="470185D9" w:rsidR="009E2CE2" w:rsidRDefault="00466621" w:rsidP="009E2CE2">
      <w:r w:rsidRPr="006C25FA">
        <w:lastRenderedPageBreak/>
        <w:t xml:space="preserve">The FO, Ext, Ext/Inc boreholes were grouted using a low permeable bentonite/cement mixture. </w:t>
      </w:r>
      <w:r w:rsidR="00460E0B">
        <w:t>All f</w:t>
      </w:r>
      <w:r w:rsidRPr="006C25FA">
        <w:t xml:space="preserve">ibre optic cables were </w:t>
      </w:r>
      <w:r w:rsidR="00460E0B">
        <w:t xml:space="preserve">interrogated with a high-precision Rayleigh device (Luna </w:t>
      </w:r>
      <w:proofErr w:type="spellStart"/>
      <w:r w:rsidR="00460E0B">
        <w:t>ODiSi</w:t>
      </w:r>
      <w:proofErr w:type="spellEnd"/>
      <w:r w:rsidR="00460E0B">
        <w:t xml:space="preserve"> 6108) </w:t>
      </w:r>
      <w:r w:rsidRPr="006C25FA">
        <w:t>to measure axial deformations with a high spatial resolution of ~2 cm</w:t>
      </w:r>
      <w:r w:rsidR="00460E0B">
        <w:t xml:space="preserve"> and high accuracy/repeatability of 1 </w:t>
      </w:r>
      <w:proofErr w:type="spellStart"/>
      <w:r w:rsidR="00460E0B">
        <w:t>microstrain</w:t>
      </w:r>
      <w:proofErr w:type="spellEnd"/>
      <w:r w:rsidRPr="006C25FA">
        <w:t>.</w:t>
      </w:r>
      <w:r w:rsidR="00BC1071">
        <w:t xml:space="preserve"> </w:t>
      </w:r>
      <w:r w:rsidR="005465D4">
        <w:fldChar w:fldCharType="begin"/>
      </w:r>
      <w:r w:rsidR="005465D4">
        <w:instrText xml:space="preserve"> REF _Ref236822503 \h </w:instrText>
      </w:r>
      <w:r w:rsidR="005465D4">
        <w:fldChar w:fldCharType="separate"/>
      </w:r>
      <w:r w:rsidR="001B29F8">
        <w:t>Fig.</w:t>
      </w:r>
      <w:r w:rsidR="001B29F8">
        <w:rPr>
          <w:noProof/>
        </w:rPr>
        <w:t>2</w:t>
      </w:r>
      <w:r w:rsidR="005465D4">
        <w:fldChar w:fldCharType="end"/>
      </w:r>
      <w:r w:rsidR="009E2CE2" w:rsidRPr="001C6AA4">
        <w:t xml:space="preserve">b shows </w:t>
      </w:r>
      <w:r w:rsidR="00460269">
        <w:t xml:space="preserve">the </w:t>
      </w:r>
      <w:r w:rsidR="009E2CE2" w:rsidRPr="001C6AA4">
        <w:t xml:space="preserve">relative depth of each borehole type. As shown, the sensor array was optimised around the depth of the 500 mm injection interval. At the midpoint of the injection interval there </w:t>
      </w:r>
      <w:r w:rsidR="00867051">
        <w:t>wa</w:t>
      </w:r>
      <w:r w:rsidR="009E2CE2" w:rsidRPr="001C6AA4">
        <w:t>s a corresponding pore pressure, extensometer, and extensometer/inclinometer sensor. The sensor array also record</w:t>
      </w:r>
      <w:r w:rsidR="00BC1071">
        <w:t>ed</w:t>
      </w:r>
      <w:r w:rsidR="009E2CE2" w:rsidRPr="001C6AA4">
        <w:t xml:space="preserve"> data two metres above and below the injection interval. </w:t>
      </w:r>
      <w:r w:rsidR="002B4D6B">
        <w:t xml:space="preserve">The dip of the boreholes meant that the injection interval was </w:t>
      </w:r>
      <w:r w:rsidR="009F1284">
        <w:t>between 11.</w:t>
      </w:r>
      <w:r w:rsidR="00735218">
        <w:t xml:space="preserve">3 and 11.8 m below the gallery floor, outside of the </w:t>
      </w:r>
      <w:r w:rsidR="00010654">
        <w:t xml:space="preserve">engineered damage zone of the </w:t>
      </w:r>
      <w:r w:rsidR="007E0C8B">
        <w:t>gallery</w:t>
      </w:r>
      <w:r w:rsidR="00010654">
        <w:t>.</w:t>
      </w:r>
      <w:r w:rsidR="001210C1">
        <w:t xml:space="preserve"> Ziegler et al. (2026) </w:t>
      </w:r>
      <w:r w:rsidR="0003678A">
        <w:t>state</w:t>
      </w:r>
      <w:r w:rsidR="00CC005B">
        <w:t xml:space="preserve"> the extent of the EDZ is 3.4× the </w:t>
      </w:r>
      <w:r w:rsidR="007A12D9">
        <w:t>gallery radius, meaning a total extent of 7.65</w:t>
      </w:r>
      <w:r w:rsidR="0032791B">
        <w:t xml:space="preserve"> m of EDZ.</w:t>
      </w:r>
      <w:r w:rsidR="007E0C8B">
        <w:t xml:space="preserve"> </w:t>
      </w:r>
      <w:r w:rsidR="009E2CE2" w:rsidRPr="001C6AA4">
        <w:t>Note</w:t>
      </w:r>
      <w:r w:rsidR="00DF1080">
        <w:t>:</w:t>
      </w:r>
      <w:r w:rsidR="009E2CE2" w:rsidRPr="001C6AA4">
        <w:t xml:space="preserve"> the fibre optic data coverage </w:t>
      </w:r>
      <w:r w:rsidR="00DF1080">
        <w:t>wa</w:t>
      </w:r>
      <w:r w:rsidR="009E2CE2" w:rsidRPr="001C6AA4">
        <w:t>s much longer than the other sensors</w:t>
      </w:r>
      <w:r w:rsidR="00DF1080">
        <w:t xml:space="preserve">, </w:t>
      </w:r>
      <w:r w:rsidR="00460269">
        <w:t xml:space="preserve">running </w:t>
      </w:r>
      <w:r w:rsidR="00DF1080">
        <w:t>along the complete length of the borehole</w:t>
      </w:r>
      <w:r w:rsidR="009E2CE2" w:rsidRPr="001C6AA4">
        <w:t>.</w:t>
      </w:r>
    </w:p>
    <w:p w14:paraId="74171935" w14:textId="22B4EC48" w:rsidR="00F22C2C" w:rsidRPr="00BB1E82" w:rsidRDefault="00D31E1C" w:rsidP="00C1760A">
      <w:pPr>
        <w:jc w:val="center"/>
      </w:pPr>
      <w:r>
        <w:rPr>
          <w:noProof/>
        </w:rPr>
        <w:drawing>
          <wp:inline distT="0" distB="0" distL="0" distR="0" wp14:anchorId="045EF731" wp14:editId="11D94626">
            <wp:extent cx="6133347" cy="3960000"/>
            <wp:effectExtent l="0" t="0" r="1270" b="0"/>
            <wp:docPr id="429112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3347" cy="3960000"/>
                    </a:xfrm>
                    <a:prstGeom prst="rect">
                      <a:avLst/>
                    </a:prstGeom>
                    <a:noFill/>
                  </pic:spPr>
                </pic:pic>
              </a:graphicData>
            </a:graphic>
          </wp:inline>
        </w:drawing>
      </w:r>
    </w:p>
    <w:p w14:paraId="6DFEAB45" w14:textId="2BC0E838" w:rsidR="007625FE" w:rsidRDefault="00B51CFC" w:rsidP="00B51CFC">
      <w:pPr>
        <w:pStyle w:val="Caption"/>
      </w:pPr>
      <w:bookmarkStart w:id="2" w:name="_Ref236822503"/>
      <w:r>
        <w:t>Fig.</w:t>
      </w:r>
      <w:fldSimple w:instr=" SEQ Fig. \* ARABIC ">
        <w:r w:rsidR="001B29F8">
          <w:rPr>
            <w:noProof/>
          </w:rPr>
          <w:t>2</w:t>
        </w:r>
      </w:fldSimple>
      <w:bookmarkEnd w:id="2"/>
      <w:r w:rsidR="00D5282D">
        <w:t>:</w:t>
      </w:r>
      <w:r w:rsidR="007625FE" w:rsidRPr="002A215E">
        <w:t xml:space="preserve"> Experimental setup of the GT experiment. a) Arrangement of the borehole array</w:t>
      </w:r>
      <w:r w:rsidR="007625FE">
        <w:t>. The solid colour shows the boreholes, the hatched area shows the borehole disturbed zone (BDZ), the dashed line shows the maximum extent of the BDZ based on drilling uncertainty of 1% of a 15m borehole, as illustrated by BGT-6</w:t>
      </w:r>
      <w:r w:rsidR="007625FE" w:rsidRPr="002A215E">
        <w:t xml:space="preserve">; b) </w:t>
      </w:r>
      <w:r w:rsidR="00CC095D">
        <w:t>Schematic</w:t>
      </w:r>
      <w:r w:rsidR="004C4275">
        <w:t xml:space="preserve"> of the i</w:t>
      </w:r>
      <w:r w:rsidR="004C4275" w:rsidRPr="002A215E">
        <w:t xml:space="preserve">nstrumentation </w:t>
      </w:r>
      <w:r w:rsidR="007625FE" w:rsidRPr="002A215E">
        <w:t>in the boreholes</w:t>
      </w:r>
      <w:r w:rsidR="00E25F08">
        <w:t xml:space="preserve">. Note: </w:t>
      </w:r>
      <w:r w:rsidR="00EA505A">
        <w:t xml:space="preserve">injection and </w:t>
      </w:r>
      <w:r w:rsidR="00E25F08">
        <w:t>pore pressure borehole intervals</w:t>
      </w:r>
      <w:r w:rsidR="00B67BE2">
        <w:t xml:space="preserve"> are numbered in INTP0x </w:t>
      </w:r>
      <w:r w:rsidR="00FC698F">
        <w:t>format</w:t>
      </w:r>
      <w:r w:rsidR="007625FE" w:rsidRPr="002A215E">
        <w:t xml:space="preserve">; c) Photograph of the experimental setup at the Mont Terri </w:t>
      </w:r>
      <w:r w:rsidR="00E50150">
        <w:t>rock laboratory</w:t>
      </w:r>
      <w:r w:rsidR="007625FE" w:rsidRPr="002A215E">
        <w:t>.</w:t>
      </w:r>
      <w:r w:rsidR="00E25F08">
        <w:t xml:space="preserve"> </w:t>
      </w:r>
    </w:p>
    <w:p w14:paraId="1B6AD140" w14:textId="77777777" w:rsidR="000B585F" w:rsidRDefault="000B585F" w:rsidP="000B585F">
      <w:r>
        <w:t xml:space="preserve">Surface equipment included a digital logger using </w:t>
      </w:r>
      <w:proofErr w:type="spellStart"/>
      <w:r w:rsidRPr="000431A9">
        <w:t>S</w:t>
      </w:r>
      <w:r>
        <w:t>olexperts</w:t>
      </w:r>
      <w:proofErr w:type="spellEnd"/>
      <w:r w:rsidRPr="000431A9">
        <w:t xml:space="preserve"> </w:t>
      </w:r>
      <w:proofErr w:type="spellStart"/>
      <w:r w:rsidRPr="000431A9">
        <w:t>GeoMonitor</w:t>
      </w:r>
      <w:proofErr w:type="spellEnd"/>
      <w:r w:rsidRPr="000431A9">
        <w:t xml:space="preserve"> II (GMII) software</w:t>
      </w:r>
      <w:r>
        <w:t xml:space="preserve">, allowing real-time monitoring of data and remote operation of the experimental system. Injection was performed using a large-volume 5 litre water/gas interface vessel connected to a high-precision Teledyne-ISCO 500 series D syringe pump. </w:t>
      </w:r>
    </w:p>
    <w:p w14:paraId="61484E10" w14:textId="77777777" w:rsidR="000B585F" w:rsidRPr="000B585F" w:rsidRDefault="000B585F" w:rsidP="000B585F"/>
    <w:tbl>
      <w:tblPr>
        <w:tblStyle w:val="TableGrid"/>
        <w:tblW w:w="0" w:type="auto"/>
        <w:tblLook w:val="04A0" w:firstRow="1" w:lastRow="0" w:firstColumn="1" w:lastColumn="0" w:noHBand="0" w:noVBand="1"/>
      </w:tblPr>
      <w:tblGrid>
        <w:gridCol w:w="988"/>
        <w:gridCol w:w="2409"/>
        <w:gridCol w:w="851"/>
        <w:gridCol w:w="992"/>
        <w:gridCol w:w="2268"/>
        <w:gridCol w:w="2126"/>
      </w:tblGrid>
      <w:tr w:rsidR="00E819AD" w:rsidRPr="006816A6" w14:paraId="65582019" w14:textId="77777777" w:rsidTr="00591C42">
        <w:tc>
          <w:tcPr>
            <w:tcW w:w="988" w:type="dxa"/>
            <w:shd w:val="clear" w:color="auto" w:fill="1F497D" w:themeFill="text2"/>
          </w:tcPr>
          <w:p w14:paraId="2C06D68A" w14:textId="396471BD" w:rsidR="00E819AD" w:rsidRPr="00591C42" w:rsidRDefault="00E819AD"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Borehole</w:t>
            </w:r>
          </w:p>
        </w:tc>
        <w:tc>
          <w:tcPr>
            <w:tcW w:w="2409" w:type="dxa"/>
            <w:shd w:val="clear" w:color="auto" w:fill="1F497D" w:themeFill="text2"/>
          </w:tcPr>
          <w:p w14:paraId="1D61479F" w14:textId="4CBE87E0" w:rsidR="00E819AD" w:rsidRPr="00591C42" w:rsidRDefault="00E819AD"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Instrument</w:t>
            </w:r>
          </w:p>
        </w:tc>
        <w:tc>
          <w:tcPr>
            <w:tcW w:w="851" w:type="dxa"/>
            <w:shd w:val="clear" w:color="auto" w:fill="1F497D" w:themeFill="text2"/>
          </w:tcPr>
          <w:p w14:paraId="38057049" w14:textId="49741E37" w:rsidR="00E819AD" w:rsidRPr="00591C42" w:rsidRDefault="00E819AD"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Length</w:t>
            </w:r>
          </w:p>
        </w:tc>
        <w:tc>
          <w:tcPr>
            <w:tcW w:w="992" w:type="dxa"/>
            <w:shd w:val="clear" w:color="auto" w:fill="1F497D" w:themeFill="text2"/>
          </w:tcPr>
          <w:p w14:paraId="43B16BF9" w14:textId="2AC20F44" w:rsidR="00E819AD" w:rsidRPr="00591C42" w:rsidRDefault="00E819AD"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Diameter</w:t>
            </w:r>
          </w:p>
        </w:tc>
        <w:tc>
          <w:tcPr>
            <w:tcW w:w="2268" w:type="dxa"/>
            <w:shd w:val="clear" w:color="auto" w:fill="1F497D" w:themeFill="text2"/>
          </w:tcPr>
          <w:p w14:paraId="368B9D9F" w14:textId="172A6454" w:rsidR="00E819AD" w:rsidRPr="00591C42" w:rsidRDefault="00E819AD"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GT reference orientation</w:t>
            </w:r>
          </w:p>
        </w:tc>
        <w:tc>
          <w:tcPr>
            <w:tcW w:w="2126" w:type="dxa"/>
            <w:shd w:val="clear" w:color="auto" w:fill="1F497D" w:themeFill="text2"/>
          </w:tcPr>
          <w:p w14:paraId="088805EE" w14:textId="0457E6BE" w:rsidR="00E819AD" w:rsidRPr="00591C42" w:rsidRDefault="000C2D47"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Geographic orientation</w:t>
            </w:r>
          </w:p>
        </w:tc>
      </w:tr>
      <w:tr w:rsidR="00E819AD" w:rsidRPr="00061AD5" w14:paraId="7E91B242" w14:textId="77777777" w:rsidTr="00591C42">
        <w:tc>
          <w:tcPr>
            <w:tcW w:w="988" w:type="dxa"/>
            <w:vAlign w:val="center"/>
          </w:tcPr>
          <w:p w14:paraId="00D45878" w14:textId="03EF66BB"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BGT-2</w:t>
            </w:r>
          </w:p>
        </w:tc>
        <w:tc>
          <w:tcPr>
            <w:tcW w:w="2409" w:type="dxa"/>
            <w:vAlign w:val="center"/>
          </w:tcPr>
          <w:p w14:paraId="6D52B0F5" w14:textId="2243978F"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 xml:space="preserve">Pore pressure </w:t>
            </w:r>
            <w:r w:rsidR="00061AD5">
              <w:rPr>
                <w:sz w:val="18"/>
                <w:szCs w:val="18"/>
              </w:rPr>
              <w:t>×</w:t>
            </w:r>
            <w:r w:rsidRPr="00591C42">
              <w:rPr>
                <w:rFonts w:asciiTheme="minorHAnsi" w:hAnsiTheme="minorHAnsi" w:cstheme="minorHAnsi"/>
                <w:sz w:val="18"/>
                <w:szCs w:val="18"/>
              </w:rPr>
              <w:t>6</w:t>
            </w:r>
          </w:p>
        </w:tc>
        <w:tc>
          <w:tcPr>
            <w:tcW w:w="851" w:type="dxa"/>
            <w:vAlign w:val="center"/>
          </w:tcPr>
          <w:p w14:paraId="185B9E25" w14:textId="3920AD35"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20.20</w:t>
            </w:r>
          </w:p>
        </w:tc>
        <w:tc>
          <w:tcPr>
            <w:tcW w:w="992" w:type="dxa"/>
            <w:vAlign w:val="center"/>
          </w:tcPr>
          <w:p w14:paraId="0DCEA91E" w14:textId="1E20E0B4"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101</w:t>
            </w:r>
          </w:p>
        </w:tc>
        <w:tc>
          <w:tcPr>
            <w:tcW w:w="2268" w:type="dxa"/>
            <w:vAlign w:val="center"/>
          </w:tcPr>
          <w:p w14:paraId="1952A4B9" w14:textId="1C6CC7E7"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090</w:t>
            </w:r>
          </w:p>
        </w:tc>
        <w:tc>
          <w:tcPr>
            <w:tcW w:w="2126" w:type="dxa"/>
            <w:vAlign w:val="center"/>
          </w:tcPr>
          <w:p w14:paraId="4C3A95CD" w14:textId="722B4770"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332</w:t>
            </w:r>
          </w:p>
        </w:tc>
      </w:tr>
      <w:tr w:rsidR="00E819AD" w:rsidRPr="00061AD5" w14:paraId="172EE8C5" w14:textId="77777777" w:rsidTr="00591C42">
        <w:tc>
          <w:tcPr>
            <w:tcW w:w="988" w:type="dxa"/>
            <w:vAlign w:val="center"/>
          </w:tcPr>
          <w:p w14:paraId="3670978C" w14:textId="053D5758"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BGT-3</w:t>
            </w:r>
          </w:p>
        </w:tc>
        <w:tc>
          <w:tcPr>
            <w:tcW w:w="2409" w:type="dxa"/>
            <w:vAlign w:val="center"/>
          </w:tcPr>
          <w:p w14:paraId="18729C38" w14:textId="075CEF1D"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Fibre optic</w:t>
            </w:r>
          </w:p>
        </w:tc>
        <w:tc>
          <w:tcPr>
            <w:tcW w:w="851" w:type="dxa"/>
            <w:vAlign w:val="center"/>
          </w:tcPr>
          <w:p w14:paraId="7FDFD952" w14:textId="3CE83174"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15.33</w:t>
            </w:r>
          </w:p>
        </w:tc>
        <w:tc>
          <w:tcPr>
            <w:tcW w:w="992" w:type="dxa"/>
            <w:vAlign w:val="center"/>
          </w:tcPr>
          <w:p w14:paraId="49A11BD8" w14:textId="130CD7D4" w:rsidR="00E819AD" w:rsidRPr="00591C42" w:rsidRDefault="009732E2" w:rsidP="00591C42">
            <w:pPr>
              <w:spacing w:line="240" w:lineRule="auto"/>
              <w:jc w:val="right"/>
              <w:rPr>
                <w:rFonts w:asciiTheme="minorHAnsi" w:hAnsiTheme="minorHAnsi" w:cstheme="minorHAnsi"/>
                <w:sz w:val="18"/>
                <w:szCs w:val="18"/>
              </w:rPr>
            </w:pPr>
            <w:r>
              <w:rPr>
                <w:rFonts w:asciiTheme="minorHAnsi" w:hAnsiTheme="minorHAnsi" w:cstheme="minorHAnsi"/>
                <w:sz w:val="18"/>
                <w:szCs w:val="18"/>
              </w:rPr>
              <w:t>86</w:t>
            </w:r>
          </w:p>
        </w:tc>
        <w:tc>
          <w:tcPr>
            <w:tcW w:w="2268" w:type="dxa"/>
            <w:vAlign w:val="center"/>
          </w:tcPr>
          <w:p w14:paraId="258516A2" w14:textId="17046C55"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135</w:t>
            </w:r>
          </w:p>
        </w:tc>
        <w:tc>
          <w:tcPr>
            <w:tcW w:w="2126" w:type="dxa"/>
            <w:vAlign w:val="center"/>
          </w:tcPr>
          <w:p w14:paraId="44B60D74" w14:textId="16BD61AF"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017</w:t>
            </w:r>
          </w:p>
        </w:tc>
      </w:tr>
      <w:tr w:rsidR="00E819AD" w:rsidRPr="00061AD5" w14:paraId="093E2BFD" w14:textId="77777777" w:rsidTr="00591C42">
        <w:tc>
          <w:tcPr>
            <w:tcW w:w="988" w:type="dxa"/>
            <w:vAlign w:val="center"/>
          </w:tcPr>
          <w:p w14:paraId="7DA487EF" w14:textId="2B7FAD1B"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BGT-4</w:t>
            </w:r>
          </w:p>
        </w:tc>
        <w:tc>
          <w:tcPr>
            <w:tcW w:w="2409" w:type="dxa"/>
            <w:vAlign w:val="center"/>
          </w:tcPr>
          <w:p w14:paraId="2BFFC8C6" w14:textId="112CEC21"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Extensometer</w:t>
            </w:r>
          </w:p>
        </w:tc>
        <w:tc>
          <w:tcPr>
            <w:tcW w:w="851" w:type="dxa"/>
            <w:vAlign w:val="center"/>
          </w:tcPr>
          <w:p w14:paraId="0EC60B9B" w14:textId="38C8FD78"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15.37</w:t>
            </w:r>
          </w:p>
        </w:tc>
        <w:tc>
          <w:tcPr>
            <w:tcW w:w="992" w:type="dxa"/>
            <w:vAlign w:val="center"/>
          </w:tcPr>
          <w:p w14:paraId="5EB7EB36" w14:textId="506D8D1B"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86</w:t>
            </w:r>
          </w:p>
        </w:tc>
        <w:tc>
          <w:tcPr>
            <w:tcW w:w="2268" w:type="dxa"/>
            <w:vAlign w:val="center"/>
          </w:tcPr>
          <w:p w14:paraId="2B5E1FB6" w14:textId="1EE9C4A9"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180</w:t>
            </w:r>
          </w:p>
        </w:tc>
        <w:tc>
          <w:tcPr>
            <w:tcW w:w="2126" w:type="dxa"/>
            <w:vAlign w:val="center"/>
          </w:tcPr>
          <w:p w14:paraId="50C74F68" w14:textId="3EEB5F19"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062</w:t>
            </w:r>
          </w:p>
        </w:tc>
      </w:tr>
      <w:tr w:rsidR="00E819AD" w:rsidRPr="00061AD5" w14:paraId="58C26D27" w14:textId="77777777" w:rsidTr="00591C42">
        <w:tc>
          <w:tcPr>
            <w:tcW w:w="988" w:type="dxa"/>
            <w:vAlign w:val="center"/>
          </w:tcPr>
          <w:p w14:paraId="312A4F45" w14:textId="41B9ABDE"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BGT-5</w:t>
            </w:r>
          </w:p>
        </w:tc>
        <w:tc>
          <w:tcPr>
            <w:tcW w:w="2409" w:type="dxa"/>
            <w:vAlign w:val="center"/>
          </w:tcPr>
          <w:p w14:paraId="3F2FD30C" w14:textId="142F412D"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Fibre optic</w:t>
            </w:r>
          </w:p>
        </w:tc>
        <w:tc>
          <w:tcPr>
            <w:tcW w:w="851" w:type="dxa"/>
            <w:vAlign w:val="center"/>
          </w:tcPr>
          <w:p w14:paraId="28C04A0E" w14:textId="570A2D9A"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15.26</w:t>
            </w:r>
          </w:p>
        </w:tc>
        <w:tc>
          <w:tcPr>
            <w:tcW w:w="992" w:type="dxa"/>
            <w:vAlign w:val="center"/>
          </w:tcPr>
          <w:p w14:paraId="73E5B4A1" w14:textId="61FDD5F0"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86</w:t>
            </w:r>
          </w:p>
        </w:tc>
        <w:tc>
          <w:tcPr>
            <w:tcW w:w="2268" w:type="dxa"/>
            <w:vAlign w:val="center"/>
          </w:tcPr>
          <w:p w14:paraId="2993F1FB" w14:textId="268A1C07"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225</w:t>
            </w:r>
          </w:p>
        </w:tc>
        <w:tc>
          <w:tcPr>
            <w:tcW w:w="2126" w:type="dxa"/>
            <w:vAlign w:val="center"/>
          </w:tcPr>
          <w:p w14:paraId="4E4F7182" w14:textId="236FBA36"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107</w:t>
            </w:r>
          </w:p>
        </w:tc>
      </w:tr>
      <w:tr w:rsidR="00E819AD" w:rsidRPr="00061AD5" w14:paraId="6D5362A2" w14:textId="77777777" w:rsidTr="00591C42">
        <w:tc>
          <w:tcPr>
            <w:tcW w:w="988" w:type="dxa"/>
            <w:vAlign w:val="center"/>
          </w:tcPr>
          <w:p w14:paraId="35E264B5" w14:textId="6E13AFF0"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BGT-6</w:t>
            </w:r>
          </w:p>
        </w:tc>
        <w:tc>
          <w:tcPr>
            <w:tcW w:w="2409" w:type="dxa"/>
            <w:vAlign w:val="center"/>
          </w:tcPr>
          <w:p w14:paraId="493E510A" w14:textId="26C188DC"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Extensometer &amp; Inclinometer</w:t>
            </w:r>
          </w:p>
        </w:tc>
        <w:tc>
          <w:tcPr>
            <w:tcW w:w="851" w:type="dxa"/>
            <w:vAlign w:val="center"/>
          </w:tcPr>
          <w:p w14:paraId="76B7CBF0" w14:textId="5D9A4828"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15.25</w:t>
            </w:r>
          </w:p>
        </w:tc>
        <w:tc>
          <w:tcPr>
            <w:tcW w:w="992" w:type="dxa"/>
            <w:vAlign w:val="center"/>
          </w:tcPr>
          <w:p w14:paraId="0417B831" w14:textId="61848C87"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101</w:t>
            </w:r>
          </w:p>
        </w:tc>
        <w:tc>
          <w:tcPr>
            <w:tcW w:w="2268" w:type="dxa"/>
            <w:vAlign w:val="center"/>
          </w:tcPr>
          <w:p w14:paraId="156A2D11" w14:textId="2487B5B0"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270</w:t>
            </w:r>
          </w:p>
        </w:tc>
        <w:tc>
          <w:tcPr>
            <w:tcW w:w="2126" w:type="dxa"/>
            <w:vAlign w:val="center"/>
          </w:tcPr>
          <w:p w14:paraId="1D01E8F9" w14:textId="61C5BFB5"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152</w:t>
            </w:r>
          </w:p>
        </w:tc>
      </w:tr>
      <w:tr w:rsidR="00E819AD" w:rsidRPr="00061AD5" w14:paraId="2F6D25D5" w14:textId="77777777" w:rsidTr="00591C42">
        <w:tc>
          <w:tcPr>
            <w:tcW w:w="988" w:type="dxa"/>
            <w:vAlign w:val="center"/>
          </w:tcPr>
          <w:p w14:paraId="548CC867" w14:textId="47AA8D6F"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BGT-7</w:t>
            </w:r>
          </w:p>
        </w:tc>
        <w:tc>
          <w:tcPr>
            <w:tcW w:w="2409" w:type="dxa"/>
            <w:vAlign w:val="center"/>
          </w:tcPr>
          <w:p w14:paraId="37F103FD" w14:textId="1E78C16A"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Fibre optic</w:t>
            </w:r>
          </w:p>
        </w:tc>
        <w:tc>
          <w:tcPr>
            <w:tcW w:w="851" w:type="dxa"/>
            <w:vAlign w:val="center"/>
          </w:tcPr>
          <w:p w14:paraId="3432E251" w14:textId="76635ADD"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15.22</w:t>
            </w:r>
          </w:p>
        </w:tc>
        <w:tc>
          <w:tcPr>
            <w:tcW w:w="992" w:type="dxa"/>
            <w:vAlign w:val="center"/>
          </w:tcPr>
          <w:p w14:paraId="1F211C5D" w14:textId="056A0066"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86</w:t>
            </w:r>
          </w:p>
        </w:tc>
        <w:tc>
          <w:tcPr>
            <w:tcW w:w="2268" w:type="dxa"/>
            <w:vAlign w:val="center"/>
          </w:tcPr>
          <w:p w14:paraId="698F370C" w14:textId="5EE185A5"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315</w:t>
            </w:r>
          </w:p>
        </w:tc>
        <w:tc>
          <w:tcPr>
            <w:tcW w:w="2126" w:type="dxa"/>
            <w:vAlign w:val="center"/>
          </w:tcPr>
          <w:p w14:paraId="5449D494" w14:textId="62FD5FAC"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197</w:t>
            </w:r>
          </w:p>
        </w:tc>
      </w:tr>
      <w:tr w:rsidR="00E819AD" w:rsidRPr="00061AD5" w14:paraId="27BF0EF4" w14:textId="77777777" w:rsidTr="00591C42">
        <w:tc>
          <w:tcPr>
            <w:tcW w:w="988" w:type="dxa"/>
            <w:vAlign w:val="center"/>
          </w:tcPr>
          <w:p w14:paraId="407AA91B" w14:textId="5F900C21"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BGT-8</w:t>
            </w:r>
          </w:p>
        </w:tc>
        <w:tc>
          <w:tcPr>
            <w:tcW w:w="2409" w:type="dxa"/>
            <w:vAlign w:val="center"/>
          </w:tcPr>
          <w:p w14:paraId="3CB65763" w14:textId="376638A1"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Extensometer</w:t>
            </w:r>
          </w:p>
        </w:tc>
        <w:tc>
          <w:tcPr>
            <w:tcW w:w="851" w:type="dxa"/>
            <w:vAlign w:val="center"/>
          </w:tcPr>
          <w:p w14:paraId="3A433DFE" w14:textId="40B5095D"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15.33</w:t>
            </w:r>
          </w:p>
        </w:tc>
        <w:tc>
          <w:tcPr>
            <w:tcW w:w="992" w:type="dxa"/>
            <w:vAlign w:val="center"/>
          </w:tcPr>
          <w:p w14:paraId="40AE089F" w14:textId="625C9024"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86</w:t>
            </w:r>
          </w:p>
        </w:tc>
        <w:tc>
          <w:tcPr>
            <w:tcW w:w="2268" w:type="dxa"/>
            <w:vAlign w:val="center"/>
          </w:tcPr>
          <w:p w14:paraId="4D271866" w14:textId="4F9E38EF" w:rsidR="00E819AD" w:rsidRPr="00591C42" w:rsidRDefault="009B5286"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000</w:t>
            </w:r>
          </w:p>
        </w:tc>
        <w:tc>
          <w:tcPr>
            <w:tcW w:w="2126" w:type="dxa"/>
            <w:vAlign w:val="center"/>
          </w:tcPr>
          <w:p w14:paraId="6F8DA34F" w14:textId="63DE98A4"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242</w:t>
            </w:r>
          </w:p>
        </w:tc>
      </w:tr>
      <w:tr w:rsidR="00E819AD" w:rsidRPr="00061AD5" w14:paraId="3E7C4C09" w14:textId="77777777" w:rsidTr="00591C42">
        <w:tc>
          <w:tcPr>
            <w:tcW w:w="988" w:type="dxa"/>
            <w:vAlign w:val="center"/>
          </w:tcPr>
          <w:p w14:paraId="288AD60A" w14:textId="7B04512A"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BGT-9</w:t>
            </w:r>
          </w:p>
        </w:tc>
        <w:tc>
          <w:tcPr>
            <w:tcW w:w="2409" w:type="dxa"/>
            <w:vAlign w:val="center"/>
          </w:tcPr>
          <w:p w14:paraId="71420DE1" w14:textId="48CFC640"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Fibre optic</w:t>
            </w:r>
          </w:p>
        </w:tc>
        <w:tc>
          <w:tcPr>
            <w:tcW w:w="851" w:type="dxa"/>
            <w:vAlign w:val="center"/>
          </w:tcPr>
          <w:p w14:paraId="0E1B5F30" w14:textId="5D7809D8"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15.45</w:t>
            </w:r>
          </w:p>
        </w:tc>
        <w:tc>
          <w:tcPr>
            <w:tcW w:w="992" w:type="dxa"/>
            <w:vAlign w:val="center"/>
          </w:tcPr>
          <w:p w14:paraId="4B1F5E06" w14:textId="32BC785B"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86</w:t>
            </w:r>
          </w:p>
        </w:tc>
        <w:tc>
          <w:tcPr>
            <w:tcW w:w="2268" w:type="dxa"/>
            <w:vAlign w:val="center"/>
          </w:tcPr>
          <w:p w14:paraId="1BE252ED" w14:textId="5B2E6902" w:rsidR="00E819AD" w:rsidRPr="00591C42" w:rsidRDefault="007A1134"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045</w:t>
            </w:r>
          </w:p>
        </w:tc>
        <w:tc>
          <w:tcPr>
            <w:tcW w:w="2126" w:type="dxa"/>
            <w:vAlign w:val="center"/>
          </w:tcPr>
          <w:p w14:paraId="0D66DEC1" w14:textId="259656BB" w:rsidR="00E819AD" w:rsidRPr="00591C42" w:rsidRDefault="000C2D47"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287</w:t>
            </w:r>
          </w:p>
        </w:tc>
      </w:tr>
      <w:tr w:rsidR="00E819AD" w:rsidRPr="00061AD5" w14:paraId="040587F3" w14:textId="77777777" w:rsidTr="00591C42">
        <w:tc>
          <w:tcPr>
            <w:tcW w:w="988" w:type="dxa"/>
            <w:vAlign w:val="center"/>
          </w:tcPr>
          <w:p w14:paraId="31666096" w14:textId="439EE308" w:rsidR="00E819AD" w:rsidRPr="00591C42" w:rsidRDefault="00E819AD" w:rsidP="00591C42">
            <w:pPr>
              <w:spacing w:line="240" w:lineRule="auto"/>
              <w:jc w:val="left"/>
              <w:rPr>
                <w:rFonts w:asciiTheme="minorHAnsi" w:hAnsiTheme="minorHAnsi" w:cstheme="minorHAnsi"/>
                <w:b/>
                <w:bCs/>
                <w:sz w:val="18"/>
                <w:szCs w:val="18"/>
              </w:rPr>
            </w:pPr>
            <w:r w:rsidRPr="00591C42">
              <w:rPr>
                <w:rFonts w:asciiTheme="minorHAnsi" w:hAnsiTheme="minorHAnsi" w:cstheme="minorHAnsi"/>
                <w:b/>
                <w:bCs/>
                <w:sz w:val="18"/>
                <w:szCs w:val="18"/>
              </w:rPr>
              <w:t>BGT-10</w:t>
            </w:r>
          </w:p>
        </w:tc>
        <w:tc>
          <w:tcPr>
            <w:tcW w:w="2409" w:type="dxa"/>
            <w:vAlign w:val="center"/>
          </w:tcPr>
          <w:p w14:paraId="3F942C2A" w14:textId="4E8D8041" w:rsidR="00E819AD" w:rsidRPr="00591C42" w:rsidRDefault="00E819AD"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Injection &amp; 2 pore pressure</w:t>
            </w:r>
          </w:p>
        </w:tc>
        <w:tc>
          <w:tcPr>
            <w:tcW w:w="851" w:type="dxa"/>
            <w:vAlign w:val="center"/>
          </w:tcPr>
          <w:p w14:paraId="326F20A6" w14:textId="7886E0F3" w:rsidR="00E819AD" w:rsidRPr="00591C42" w:rsidRDefault="00E819AD"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15.37</w:t>
            </w:r>
          </w:p>
        </w:tc>
        <w:tc>
          <w:tcPr>
            <w:tcW w:w="992" w:type="dxa"/>
            <w:vAlign w:val="center"/>
          </w:tcPr>
          <w:p w14:paraId="6C444E87" w14:textId="5977378F" w:rsidR="00E819AD" w:rsidRPr="00591C42" w:rsidRDefault="009732E2" w:rsidP="00591C42">
            <w:pPr>
              <w:spacing w:line="240" w:lineRule="auto"/>
              <w:jc w:val="right"/>
              <w:rPr>
                <w:rFonts w:asciiTheme="minorHAnsi" w:hAnsiTheme="minorHAnsi" w:cstheme="minorHAnsi"/>
                <w:sz w:val="18"/>
                <w:szCs w:val="18"/>
              </w:rPr>
            </w:pPr>
            <w:r>
              <w:rPr>
                <w:rFonts w:asciiTheme="minorHAnsi" w:hAnsiTheme="minorHAnsi" w:cstheme="minorHAnsi"/>
                <w:sz w:val="18"/>
                <w:szCs w:val="18"/>
              </w:rPr>
              <w:t>101</w:t>
            </w:r>
          </w:p>
        </w:tc>
        <w:tc>
          <w:tcPr>
            <w:tcW w:w="2268" w:type="dxa"/>
            <w:vAlign w:val="center"/>
          </w:tcPr>
          <w:p w14:paraId="473C4328" w14:textId="0D8BBB0A" w:rsidR="00E819AD" w:rsidRPr="00591C42" w:rsidRDefault="009B5286"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Central</w:t>
            </w:r>
          </w:p>
        </w:tc>
        <w:tc>
          <w:tcPr>
            <w:tcW w:w="2126" w:type="dxa"/>
            <w:vAlign w:val="center"/>
          </w:tcPr>
          <w:p w14:paraId="13858329" w14:textId="41A69B00" w:rsidR="00E819AD" w:rsidRPr="00591C42" w:rsidRDefault="009B5286"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Central</w:t>
            </w:r>
          </w:p>
        </w:tc>
      </w:tr>
    </w:tbl>
    <w:p w14:paraId="04B6565E" w14:textId="70A43BAC" w:rsidR="006816A6" w:rsidRDefault="006816A6" w:rsidP="006816A6">
      <w:pPr>
        <w:pStyle w:val="Caption"/>
      </w:pPr>
      <w:bookmarkStart w:id="3" w:name="_Ref237433642"/>
      <w:r w:rsidRPr="00C10C66">
        <w:t xml:space="preserve">Table </w:t>
      </w:r>
      <w:fldSimple w:instr=" SEQ Table \* ARABIC ">
        <w:r w:rsidR="001B29F8">
          <w:rPr>
            <w:noProof/>
          </w:rPr>
          <w:t>1</w:t>
        </w:r>
      </w:fldSimple>
      <w:bookmarkEnd w:id="3"/>
      <w:r>
        <w:rPr>
          <w:noProof/>
        </w:rPr>
        <w:t>:</w:t>
      </w:r>
      <w:r w:rsidRPr="00C10C66">
        <w:t xml:space="preserve"> </w:t>
      </w:r>
      <w:r w:rsidR="00C07C5D">
        <w:t>Details of the borehole array showing the GT and geographic</w:t>
      </w:r>
      <w:r w:rsidR="001B29F8">
        <w:t xml:space="preserve"> orientation of the observation boreholes with respect to the central injection borehole</w:t>
      </w:r>
      <w:r w:rsidRPr="00C10C66">
        <w:t>.</w:t>
      </w:r>
    </w:p>
    <w:p w14:paraId="2F42D708" w14:textId="7856CAEA" w:rsidR="008C68CA" w:rsidRDefault="008C68CA" w:rsidP="009E2CE2">
      <w:r w:rsidRPr="002C69B9">
        <w:t xml:space="preserve">The borehole network was drilled sequentially. The pore pressure borehole (BGT-2) was drilled first and sealed off into 6 intervals using packers. </w:t>
      </w:r>
      <w:r w:rsidR="00773866">
        <w:t xml:space="preserve">The intervals were saturated with artificial porewater </w:t>
      </w:r>
      <w:r w:rsidR="005E170B">
        <w:t>(</w:t>
      </w:r>
      <w:r w:rsidR="00BC6CF6">
        <w:t>Pearson water</w:t>
      </w:r>
      <w:r w:rsidR="007C2AD8">
        <w:t xml:space="preserve"> type A1</w:t>
      </w:r>
      <w:r w:rsidR="00BC6CF6">
        <w:t xml:space="preserve">; Pearson et al., </w:t>
      </w:r>
      <w:r w:rsidR="00FF78A8">
        <w:t>2003</w:t>
      </w:r>
      <w:r w:rsidR="005E170B">
        <w:t>)</w:t>
      </w:r>
      <w:r w:rsidR="00773866">
        <w:t xml:space="preserve"> to the expected ambient pressure of </w:t>
      </w:r>
      <w:r w:rsidR="00814FA9">
        <w:t>~1000</w:t>
      </w:r>
      <w:r w:rsidR="009E1F94">
        <w:t xml:space="preserve"> kPa</w:t>
      </w:r>
      <w:r w:rsidR="00773866">
        <w:t xml:space="preserve">.  </w:t>
      </w:r>
      <w:r w:rsidRPr="002C69B9">
        <w:t xml:space="preserve">This borehole was </w:t>
      </w:r>
      <w:r w:rsidR="00345151">
        <w:t xml:space="preserve">pressure </w:t>
      </w:r>
      <w:r w:rsidRPr="002C69B9">
        <w:t xml:space="preserve">tested at a depth of 12 m (proposed injection depth) and was shown to </w:t>
      </w:r>
      <w:r w:rsidR="00C3289F">
        <w:t>have pressure decay</w:t>
      </w:r>
      <w:r w:rsidR="007905D6">
        <w:t xml:space="preserve"> at the expected rate</w:t>
      </w:r>
      <w:r w:rsidR="00C3289F">
        <w:t xml:space="preserve">, indicative of </w:t>
      </w:r>
      <w:r w:rsidRPr="002C69B9">
        <w:t>be</w:t>
      </w:r>
      <w:r w:rsidR="00C3289F">
        <w:t>ing</w:t>
      </w:r>
      <w:r w:rsidRPr="002C69B9">
        <w:t xml:space="preserve"> undisturbed</w:t>
      </w:r>
      <w:r w:rsidR="007905D6">
        <w:t xml:space="preserve"> OPA</w:t>
      </w:r>
      <w:r w:rsidRPr="002C69B9">
        <w:t>. Step 2 saw the drilling and instrumentation of the remaining observation boreholes over 4-6 week</w:t>
      </w:r>
      <w:r>
        <w:t>s</w:t>
      </w:r>
      <w:r w:rsidRPr="002C69B9">
        <w:t>. For each new borehole, the pore pressure in BGT-2 was assessed</w:t>
      </w:r>
      <w:r w:rsidR="00225C71">
        <w:t xml:space="preserve">, with </w:t>
      </w:r>
      <w:r w:rsidR="004C60E1">
        <w:t>stable pore pressure indicating</w:t>
      </w:r>
      <w:r w:rsidRPr="002C69B9">
        <w:t xml:space="preserve"> that the test site was representative of undisturbed OPA. Step 3 was the drilling and instrumentation of the central injection borehole (BGT-10). </w:t>
      </w:r>
      <w:r w:rsidR="00314EBF">
        <w:t>It took</w:t>
      </w:r>
      <w:r w:rsidRPr="002C69B9">
        <w:t xml:space="preserve"> around 2 months to achieve stable pore pressure in BGT-10. No major changes were seen as each successive borehole was drilled and instrumented, giving confidence that the location was </w:t>
      </w:r>
      <w:r w:rsidR="00DA7568">
        <w:t>undisturbed and that boreholes were sufficiently spaced as not to interfere with one another</w:t>
      </w:r>
      <w:r w:rsidRPr="002C69B9">
        <w:t>.</w:t>
      </w:r>
    </w:p>
    <w:p w14:paraId="0E916493" w14:textId="1E1C9580" w:rsidR="006D55D8" w:rsidRDefault="000A3E3D" w:rsidP="00591C42">
      <w:pPr>
        <w:spacing w:line="240" w:lineRule="auto"/>
      </w:pPr>
      <w:r>
        <w:rPr>
          <w:noProof/>
        </w:rPr>
        <w:drawing>
          <wp:inline distT="0" distB="0" distL="0" distR="0" wp14:anchorId="293D91AD" wp14:editId="73FE9E6F">
            <wp:extent cx="6120000" cy="3178354"/>
            <wp:effectExtent l="0" t="0" r="0" b="3175"/>
            <wp:docPr id="12734172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000" cy="3178354"/>
                    </a:xfrm>
                    <a:prstGeom prst="rect">
                      <a:avLst/>
                    </a:prstGeom>
                    <a:noFill/>
                  </pic:spPr>
                </pic:pic>
              </a:graphicData>
            </a:graphic>
          </wp:inline>
        </w:drawing>
      </w:r>
    </w:p>
    <w:p w14:paraId="5444175A" w14:textId="20530791" w:rsidR="0052241C" w:rsidRPr="0035760A" w:rsidRDefault="00B51CFC" w:rsidP="00591C42">
      <w:pPr>
        <w:pStyle w:val="Caption"/>
      </w:pPr>
      <w:bookmarkStart w:id="4" w:name="_Ref236817466"/>
      <w:r w:rsidRPr="0035760A">
        <w:t>Fig.</w:t>
      </w:r>
      <w:fldSimple w:instr=" SEQ Fig. \* ARABIC ">
        <w:r w:rsidR="001B29F8">
          <w:rPr>
            <w:noProof/>
          </w:rPr>
          <w:t>3</w:t>
        </w:r>
      </w:fldSimple>
      <w:bookmarkEnd w:id="4"/>
      <w:r w:rsidR="00F9291C" w:rsidRPr="00591C42">
        <w:t>:</w:t>
      </w:r>
      <w:r w:rsidR="00F9291C" w:rsidRPr="0035760A">
        <w:t xml:space="preserve"> Map of the Mont Terri </w:t>
      </w:r>
      <w:r w:rsidR="00E50150">
        <w:t>Rock</w:t>
      </w:r>
      <w:r w:rsidR="001D264C" w:rsidRPr="0035760A">
        <w:t xml:space="preserve"> </w:t>
      </w:r>
      <w:r w:rsidR="004A0C47" w:rsidRPr="0035760A">
        <w:t>Laboratory</w:t>
      </w:r>
      <w:r w:rsidR="001D264C" w:rsidRPr="0035760A">
        <w:t xml:space="preserve"> with the location of the GT test highlighted</w:t>
      </w:r>
      <w:r w:rsidR="00F9291C" w:rsidRPr="00591C42">
        <w:t>.</w:t>
      </w:r>
    </w:p>
    <w:p w14:paraId="779B44CD" w14:textId="77777777" w:rsidR="00C02FE5" w:rsidRPr="00591C42" w:rsidRDefault="00C02FE5" w:rsidP="00C02FE5">
      <w:pPr>
        <w:pStyle w:val="Heading1"/>
        <w:rPr>
          <w:rFonts w:cs="Times New Roman"/>
          <w:color w:val="auto"/>
          <w:kern w:val="0"/>
          <w:sz w:val="18"/>
          <w:szCs w:val="18"/>
        </w:rPr>
      </w:pPr>
      <w:r w:rsidRPr="00591C42">
        <w:rPr>
          <w:rFonts w:cs="Times New Roman"/>
          <w:color w:val="auto"/>
          <w:kern w:val="0"/>
          <w:sz w:val="18"/>
          <w:szCs w:val="18"/>
        </w:rPr>
        <w:lastRenderedPageBreak/>
        <w:t>3 Results</w:t>
      </w:r>
    </w:p>
    <w:p w14:paraId="240D1837" w14:textId="216EB89D" w:rsidR="00C23063" w:rsidRPr="00175BEE" w:rsidRDefault="00C02FE5" w:rsidP="00C02FE5">
      <w:r w:rsidRPr="00175BEE">
        <w:fldChar w:fldCharType="begin"/>
      </w:r>
      <w:r w:rsidRPr="00175BEE">
        <w:instrText xml:space="preserve"> REF _Ref219127928 \h </w:instrText>
      </w:r>
      <w:r w:rsidRPr="00175BEE">
        <w:fldChar w:fldCharType="separate"/>
      </w:r>
      <w:r w:rsidR="001B29F8" w:rsidRPr="00C10C66">
        <w:t xml:space="preserve">Table </w:t>
      </w:r>
      <w:r w:rsidR="001B29F8">
        <w:rPr>
          <w:noProof/>
        </w:rPr>
        <w:t>2</w:t>
      </w:r>
      <w:r w:rsidRPr="00175BEE">
        <w:fldChar w:fldCharType="end"/>
      </w:r>
      <w:r w:rsidRPr="00175BEE">
        <w:t xml:space="preserve"> lists all experimental and observational events for the GT experiment</w:t>
      </w:r>
      <w:r w:rsidR="006D4D03">
        <w:t xml:space="preserve">, while </w:t>
      </w:r>
      <w:r w:rsidR="006D4D03">
        <w:fldChar w:fldCharType="begin"/>
      </w:r>
      <w:r w:rsidR="006D4D03">
        <w:instrText xml:space="preserve"> REF _Ref237440146 \h </w:instrText>
      </w:r>
      <w:r w:rsidR="006D4D03">
        <w:fldChar w:fldCharType="separate"/>
      </w:r>
      <w:r w:rsidR="006D4D03" w:rsidRPr="00C10C66">
        <w:t xml:space="preserve">Table </w:t>
      </w:r>
      <w:r w:rsidR="006D4D03">
        <w:rPr>
          <w:noProof/>
        </w:rPr>
        <w:t>3</w:t>
      </w:r>
      <w:r w:rsidR="006D4D03">
        <w:fldChar w:fldCharType="end"/>
      </w:r>
      <w:r w:rsidR="006D4D03">
        <w:t xml:space="preserve"> summarises the major g</w:t>
      </w:r>
      <w:r w:rsidR="000B47E3">
        <w:t>as entry events</w:t>
      </w:r>
      <w:r w:rsidRPr="00175BEE">
        <w:t>. The first 4</w:t>
      </w:r>
      <w:r>
        <w:t>47</w:t>
      </w:r>
      <w:r w:rsidRPr="00175BEE">
        <w:t xml:space="preserve"> days of the experiment comprised of re-equilibration, hydraulic testing</w:t>
      </w:r>
      <w:r>
        <w:t>, and equilibration</w:t>
      </w:r>
      <w:r w:rsidRPr="00175BEE">
        <w:t xml:space="preserve"> as described in detail in Cuss et al., 2024.</w:t>
      </w:r>
      <w:r w:rsidR="004A12C1">
        <w:t xml:space="preserve"> </w:t>
      </w:r>
      <w:r w:rsidR="00B11187">
        <w:fldChar w:fldCharType="begin"/>
      </w:r>
      <w:r w:rsidR="00B11187">
        <w:instrText xml:space="preserve"> REF _Ref236822624 \h </w:instrText>
      </w:r>
      <w:r w:rsidR="00B11187">
        <w:fldChar w:fldCharType="separate"/>
      </w:r>
      <w:r w:rsidR="001B29F8">
        <w:t>Fig.</w:t>
      </w:r>
      <w:r w:rsidR="001B29F8">
        <w:rPr>
          <w:noProof/>
        </w:rPr>
        <w:t>4</w:t>
      </w:r>
      <w:r w:rsidR="00B11187">
        <w:fldChar w:fldCharType="end"/>
      </w:r>
      <w:r w:rsidR="008C68CA" w:rsidRPr="00F93253">
        <w:t xml:space="preserve"> summarises the data prior to gas testing. </w:t>
      </w:r>
      <w:r w:rsidR="00B11187">
        <w:fldChar w:fldCharType="begin"/>
      </w:r>
      <w:r w:rsidR="00B11187">
        <w:instrText xml:space="preserve"> REF _Ref236822624 \h </w:instrText>
      </w:r>
      <w:r w:rsidR="00B11187">
        <w:fldChar w:fldCharType="separate"/>
      </w:r>
      <w:r w:rsidR="001B29F8">
        <w:t>Fig.</w:t>
      </w:r>
      <w:r w:rsidR="001B29F8">
        <w:rPr>
          <w:noProof/>
        </w:rPr>
        <w:t>4</w:t>
      </w:r>
      <w:r w:rsidR="00B11187">
        <w:fldChar w:fldCharType="end"/>
      </w:r>
      <w:r w:rsidR="008C68CA" w:rsidRPr="00F93253">
        <w:t xml:space="preserve">a shows the pressure data for the three intervals in the injection borehole (BGT-10), showing the various experimental stages. </w:t>
      </w:r>
      <w:r w:rsidR="006872A0">
        <w:fldChar w:fldCharType="begin"/>
      </w:r>
      <w:r w:rsidR="006872A0">
        <w:instrText xml:space="preserve"> REF _Ref236822624 \h </w:instrText>
      </w:r>
      <w:r w:rsidR="006872A0">
        <w:fldChar w:fldCharType="separate"/>
      </w:r>
      <w:r w:rsidR="001B29F8">
        <w:t>Fig.</w:t>
      </w:r>
      <w:r w:rsidR="001B29F8">
        <w:rPr>
          <w:noProof/>
        </w:rPr>
        <w:t>4</w:t>
      </w:r>
      <w:r w:rsidR="006872A0">
        <w:fldChar w:fldCharType="end"/>
      </w:r>
      <w:r w:rsidR="008C68CA" w:rsidRPr="00F93253">
        <w:fldChar w:fldCharType="begin"/>
      </w:r>
      <w:r w:rsidR="008C68CA" w:rsidRPr="00F93253">
        <w:instrText xml:space="preserve"> REF _Ref219187290 \h </w:instrText>
      </w:r>
      <w:r w:rsidR="008C68CA" w:rsidRPr="00F93253">
        <w:fldChar w:fldCharType="end"/>
      </w:r>
      <w:r w:rsidR="008C68CA" w:rsidRPr="00F93253">
        <w:t xml:space="preserve">b shows the initial pressurisation and </w:t>
      </w:r>
      <w:r w:rsidR="008C68CA">
        <w:t>re-</w:t>
      </w:r>
      <w:r w:rsidR="008C68CA" w:rsidRPr="00F93253">
        <w:t>equilibration of BGT-10, showing that pore pressure had reached steady values and th</w:t>
      </w:r>
      <w:r w:rsidR="00D14226">
        <w:t>e magnitude of the</w:t>
      </w:r>
      <w:r w:rsidR="00486ECC">
        <w:t xml:space="preserve"> pressure was indicative that </w:t>
      </w:r>
      <w:r w:rsidR="008C68CA" w:rsidRPr="00F93253">
        <w:t>the borehole</w:t>
      </w:r>
      <w:r w:rsidR="00800C4E">
        <w:t xml:space="preserve"> was </w:t>
      </w:r>
      <w:r w:rsidR="00A66CD5">
        <w:t>un</w:t>
      </w:r>
      <w:r w:rsidR="00800C4E">
        <w:t xml:space="preserve">damaged </w:t>
      </w:r>
      <w:r w:rsidR="00A66CD5">
        <w:t>and</w:t>
      </w:r>
      <w:r w:rsidR="00800C4E">
        <w:t xml:space="preserve"> </w:t>
      </w:r>
      <w:r w:rsidR="00315F9E">
        <w:t xml:space="preserve">the </w:t>
      </w:r>
      <w:r w:rsidR="00BB53EB">
        <w:t xml:space="preserve">separate sections were </w:t>
      </w:r>
      <w:r w:rsidR="00D22BF4">
        <w:t xml:space="preserve">not </w:t>
      </w:r>
      <w:r w:rsidR="00BB53EB">
        <w:t>in communication along the borehole</w:t>
      </w:r>
      <w:r w:rsidR="008C68CA" w:rsidRPr="00F93253">
        <w:t xml:space="preserve">. </w:t>
      </w:r>
      <w:r w:rsidR="006872A0">
        <w:fldChar w:fldCharType="begin"/>
      </w:r>
      <w:r w:rsidR="006872A0">
        <w:instrText xml:space="preserve"> REF _Ref236822624 \h </w:instrText>
      </w:r>
      <w:r w:rsidR="006872A0">
        <w:fldChar w:fldCharType="separate"/>
      </w:r>
      <w:r w:rsidR="001B29F8">
        <w:t>Fig.</w:t>
      </w:r>
      <w:r w:rsidR="001B29F8">
        <w:rPr>
          <w:noProof/>
        </w:rPr>
        <w:t>4</w:t>
      </w:r>
      <w:r w:rsidR="006872A0">
        <w:fldChar w:fldCharType="end"/>
      </w:r>
      <w:r w:rsidR="008C68CA" w:rsidRPr="00F93253">
        <w:fldChar w:fldCharType="begin"/>
      </w:r>
      <w:r w:rsidR="008C68CA" w:rsidRPr="00F93253">
        <w:instrText xml:space="preserve"> REF _Ref219187290 \h </w:instrText>
      </w:r>
      <w:r w:rsidR="008C68CA" w:rsidRPr="00F93253">
        <w:fldChar w:fldCharType="end"/>
      </w:r>
      <w:r w:rsidR="008C68CA" w:rsidRPr="00F93253">
        <w:t xml:space="preserve">c shows the various tests that were conducted to assess the viability of the intervals in BGT-10 and the seven-step hydraulic test conducted from Day 345. The results prior to gas injection are </w:t>
      </w:r>
      <w:r w:rsidR="004832E4">
        <w:t>given</w:t>
      </w:r>
      <w:r w:rsidR="008C68CA" w:rsidRPr="00F93253">
        <w:t xml:space="preserve"> in detail in Cuss et al. (2024).</w:t>
      </w:r>
    </w:p>
    <w:tbl>
      <w:tblPr>
        <w:tblStyle w:val="TableGrid"/>
        <w:tblW w:w="10031" w:type="dxa"/>
        <w:tblLayout w:type="fixed"/>
        <w:tblLook w:val="04A0" w:firstRow="1" w:lastRow="0" w:firstColumn="1" w:lastColumn="0" w:noHBand="0" w:noVBand="1"/>
      </w:tblPr>
      <w:tblGrid>
        <w:gridCol w:w="681"/>
        <w:gridCol w:w="757"/>
        <w:gridCol w:w="4076"/>
        <w:gridCol w:w="708"/>
        <w:gridCol w:w="1062"/>
        <w:gridCol w:w="2747"/>
      </w:tblGrid>
      <w:tr w:rsidR="00C02FE5" w:rsidRPr="003F68E1" w14:paraId="0BF6EEA4" w14:textId="77777777" w:rsidTr="00591C42">
        <w:tc>
          <w:tcPr>
            <w:tcW w:w="681" w:type="dxa"/>
            <w:tcBorders>
              <w:top w:val="single" w:sz="12" w:space="0" w:color="auto"/>
              <w:left w:val="single" w:sz="12" w:space="0" w:color="auto"/>
              <w:bottom w:val="single" w:sz="12" w:space="0" w:color="auto"/>
            </w:tcBorders>
            <w:shd w:val="clear" w:color="auto" w:fill="1F497D" w:themeFill="text2"/>
          </w:tcPr>
          <w:p w14:paraId="39B4E5CA"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Event</w:t>
            </w:r>
          </w:p>
        </w:tc>
        <w:tc>
          <w:tcPr>
            <w:tcW w:w="757" w:type="dxa"/>
            <w:tcBorders>
              <w:top w:val="single" w:sz="12" w:space="0" w:color="auto"/>
              <w:bottom w:val="single" w:sz="12" w:space="0" w:color="auto"/>
            </w:tcBorders>
            <w:shd w:val="clear" w:color="auto" w:fill="1F497D" w:themeFill="text2"/>
            <w:vAlign w:val="center"/>
          </w:tcPr>
          <w:p w14:paraId="6BE05218" w14:textId="4DDD5654" w:rsidR="00C02FE5" w:rsidRPr="003F68E1" w:rsidRDefault="00A665FC"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Day</w:t>
            </w:r>
          </w:p>
        </w:tc>
        <w:tc>
          <w:tcPr>
            <w:tcW w:w="4076" w:type="dxa"/>
            <w:tcBorders>
              <w:top w:val="single" w:sz="12" w:space="0" w:color="auto"/>
              <w:bottom w:val="single" w:sz="12" w:space="0" w:color="auto"/>
              <w:right w:val="double" w:sz="12" w:space="0" w:color="auto"/>
            </w:tcBorders>
            <w:shd w:val="clear" w:color="auto" w:fill="1F497D" w:themeFill="text2"/>
          </w:tcPr>
          <w:p w14:paraId="17BA4926"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Description</w:t>
            </w:r>
          </w:p>
        </w:tc>
        <w:tc>
          <w:tcPr>
            <w:tcW w:w="708" w:type="dxa"/>
            <w:tcBorders>
              <w:top w:val="single" w:sz="12" w:space="0" w:color="auto"/>
              <w:left w:val="double" w:sz="12" w:space="0" w:color="auto"/>
              <w:bottom w:val="single" w:sz="12" w:space="0" w:color="auto"/>
            </w:tcBorders>
            <w:shd w:val="clear" w:color="auto" w:fill="1F497D" w:themeFill="text2"/>
          </w:tcPr>
          <w:p w14:paraId="6094F5F8"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Event</w:t>
            </w:r>
          </w:p>
        </w:tc>
        <w:tc>
          <w:tcPr>
            <w:tcW w:w="1062" w:type="dxa"/>
            <w:tcBorders>
              <w:top w:val="single" w:sz="12" w:space="0" w:color="auto"/>
              <w:bottom w:val="single" w:sz="12" w:space="0" w:color="auto"/>
            </w:tcBorders>
            <w:shd w:val="clear" w:color="auto" w:fill="1F497D" w:themeFill="text2"/>
            <w:vAlign w:val="center"/>
          </w:tcPr>
          <w:p w14:paraId="4DAD09A7" w14:textId="0FB18AB6" w:rsidR="00C02FE5" w:rsidRPr="003F68E1" w:rsidRDefault="00A665FC"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Day</w:t>
            </w:r>
          </w:p>
        </w:tc>
        <w:tc>
          <w:tcPr>
            <w:tcW w:w="2747" w:type="dxa"/>
            <w:tcBorders>
              <w:top w:val="single" w:sz="12" w:space="0" w:color="auto"/>
              <w:bottom w:val="single" w:sz="12" w:space="0" w:color="auto"/>
              <w:right w:val="single" w:sz="12" w:space="0" w:color="auto"/>
            </w:tcBorders>
            <w:shd w:val="clear" w:color="auto" w:fill="1F497D" w:themeFill="text2"/>
          </w:tcPr>
          <w:p w14:paraId="02582E5A" w14:textId="77777777" w:rsidR="00C02FE5" w:rsidRPr="003F68E1" w:rsidRDefault="00C02FE5" w:rsidP="000A6EA5">
            <w:pPr>
              <w:spacing w:line="240" w:lineRule="auto"/>
              <w:jc w:val="center"/>
              <w:rPr>
                <w:rFonts w:asciiTheme="minorHAnsi" w:hAnsiTheme="minorHAnsi" w:cstheme="minorHAnsi"/>
                <w:b/>
                <w:bCs/>
                <w:color w:val="FFFFFF" w:themeColor="background1"/>
                <w:sz w:val="18"/>
                <w:szCs w:val="18"/>
              </w:rPr>
            </w:pPr>
            <w:r w:rsidRPr="003F68E1">
              <w:rPr>
                <w:rFonts w:asciiTheme="minorHAnsi" w:hAnsiTheme="minorHAnsi" w:cstheme="minorHAnsi"/>
                <w:b/>
                <w:bCs/>
                <w:color w:val="FFFFFF" w:themeColor="background1"/>
                <w:sz w:val="18"/>
                <w:szCs w:val="18"/>
              </w:rPr>
              <w:t>Description</w:t>
            </w:r>
          </w:p>
        </w:tc>
      </w:tr>
      <w:tr w:rsidR="00C02FE5" w:rsidRPr="003F68E1" w14:paraId="1633AE44" w14:textId="77777777" w:rsidTr="00591C42">
        <w:tc>
          <w:tcPr>
            <w:tcW w:w="681" w:type="dxa"/>
            <w:tcBorders>
              <w:top w:val="single" w:sz="12" w:space="0" w:color="auto"/>
              <w:left w:val="single" w:sz="12" w:space="0" w:color="auto"/>
            </w:tcBorders>
            <w:shd w:val="clear" w:color="auto" w:fill="1F497D" w:themeFill="text2"/>
          </w:tcPr>
          <w:p w14:paraId="1B2DC90C" w14:textId="77777777" w:rsidR="00C02FE5" w:rsidRPr="003F68E1" w:rsidRDefault="00C02FE5" w:rsidP="000A6EA5">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0</w:t>
            </w:r>
          </w:p>
        </w:tc>
        <w:tc>
          <w:tcPr>
            <w:tcW w:w="757" w:type="dxa"/>
            <w:tcBorders>
              <w:top w:val="single" w:sz="12" w:space="0" w:color="auto"/>
            </w:tcBorders>
            <w:vAlign w:val="center"/>
          </w:tcPr>
          <w:p w14:paraId="4686960F"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0</w:t>
            </w:r>
          </w:p>
        </w:tc>
        <w:tc>
          <w:tcPr>
            <w:tcW w:w="4076" w:type="dxa"/>
            <w:tcBorders>
              <w:top w:val="single" w:sz="12" w:space="0" w:color="auto"/>
              <w:right w:val="double" w:sz="12" w:space="0" w:color="auto"/>
            </w:tcBorders>
          </w:tcPr>
          <w:p w14:paraId="34379DB2"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the test</w:t>
            </w:r>
          </w:p>
        </w:tc>
        <w:tc>
          <w:tcPr>
            <w:tcW w:w="708" w:type="dxa"/>
            <w:tcBorders>
              <w:top w:val="single" w:sz="12" w:space="0" w:color="auto"/>
              <w:left w:val="double" w:sz="12" w:space="0" w:color="auto"/>
            </w:tcBorders>
            <w:shd w:val="clear" w:color="auto" w:fill="1F497D" w:themeFill="text2"/>
          </w:tcPr>
          <w:p w14:paraId="54A98889"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tcBorders>
              <w:top w:val="single" w:sz="12" w:space="0" w:color="auto"/>
            </w:tcBorders>
            <w:vAlign w:val="center"/>
          </w:tcPr>
          <w:p w14:paraId="06E7C591"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645.87</w:t>
            </w:r>
          </w:p>
        </w:tc>
        <w:tc>
          <w:tcPr>
            <w:tcW w:w="2747" w:type="dxa"/>
            <w:tcBorders>
              <w:top w:val="single" w:sz="12" w:space="0" w:color="auto"/>
              <w:right w:val="single" w:sz="12" w:space="0" w:color="auto"/>
            </w:tcBorders>
          </w:tcPr>
          <w:p w14:paraId="0492FE55"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5</w:t>
            </w:r>
          </w:p>
        </w:tc>
      </w:tr>
      <w:tr w:rsidR="00C02FE5" w:rsidRPr="003F68E1" w14:paraId="3757442D" w14:textId="77777777" w:rsidTr="00591C42">
        <w:tc>
          <w:tcPr>
            <w:tcW w:w="681" w:type="dxa"/>
            <w:tcBorders>
              <w:left w:val="single" w:sz="12" w:space="0" w:color="auto"/>
            </w:tcBorders>
            <w:shd w:val="clear" w:color="auto" w:fill="1F497D" w:themeFill="text2"/>
          </w:tcPr>
          <w:p w14:paraId="57B120B2"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41403D22"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30.85</w:t>
            </w:r>
          </w:p>
        </w:tc>
        <w:tc>
          <w:tcPr>
            <w:tcW w:w="4076" w:type="dxa"/>
            <w:tcBorders>
              <w:right w:val="double" w:sz="12" w:space="0" w:color="auto"/>
            </w:tcBorders>
          </w:tcPr>
          <w:p w14:paraId="58760D7A"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Pressure in injection borehole packers increased</w:t>
            </w:r>
          </w:p>
        </w:tc>
        <w:tc>
          <w:tcPr>
            <w:tcW w:w="708" w:type="dxa"/>
            <w:tcBorders>
              <w:left w:val="double" w:sz="12" w:space="0" w:color="auto"/>
            </w:tcBorders>
            <w:shd w:val="clear" w:color="auto" w:fill="1F497D" w:themeFill="text2"/>
          </w:tcPr>
          <w:p w14:paraId="43EFF024"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
          <w:p w14:paraId="66DC615A"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654.15</w:t>
            </w:r>
          </w:p>
        </w:tc>
        <w:tc>
          <w:tcPr>
            <w:tcW w:w="2747" w:type="dxa"/>
            <w:tcBorders>
              <w:right w:val="single" w:sz="12" w:space="0" w:color="auto"/>
            </w:tcBorders>
          </w:tcPr>
          <w:p w14:paraId="2F8FB674"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5</w:t>
            </w:r>
          </w:p>
        </w:tc>
      </w:tr>
      <w:tr w:rsidR="00C02FE5" w:rsidRPr="003F68E1" w14:paraId="39D9C393" w14:textId="77777777" w:rsidTr="00591C42">
        <w:tc>
          <w:tcPr>
            <w:tcW w:w="681" w:type="dxa"/>
            <w:tcBorders>
              <w:left w:val="single" w:sz="12" w:space="0" w:color="auto"/>
            </w:tcBorders>
            <w:shd w:val="clear" w:color="auto" w:fill="1F497D" w:themeFill="text2"/>
          </w:tcPr>
          <w:p w14:paraId="29DF497E"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761323C3"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43.90</w:t>
            </w:r>
          </w:p>
        </w:tc>
        <w:tc>
          <w:tcPr>
            <w:tcW w:w="4076" w:type="dxa"/>
            <w:tcBorders>
              <w:right w:val="double" w:sz="12" w:space="0" w:color="auto"/>
            </w:tcBorders>
          </w:tcPr>
          <w:p w14:paraId="574FEA7F"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Pore pressure increased in injection intervals</w:t>
            </w:r>
          </w:p>
        </w:tc>
        <w:tc>
          <w:tcPr>
            <w:tcW w:w="708" w:type="dxa"/>
            <w:tcBorders>
              <w:left w:val="double" w:sz="12" w:space="0" w:color="auto"/>
            </w:tcBorders>
            <w:shd w:val="clear" w:color="auto" w:fill="1F497D" w:themeFill="text2"/>
          </w:tcPr>
          <w:p w14:paraId="2FE3F150"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
          <w:p w14:paraId="56AD6879"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681.29</w:t>
            </w:r>
          </w:p>
        </w:tc>
        <w:tc>
          <w:tcPr>
            <w:tcW w:w="2747" w:type="dxa"/>
            <w:tcBorders>
              <w:right w:val="single" w:sz="12" w:space="0" w:color="auto"/>
            </w:tcBorders>
          </w:tcPr>
          <w:p w14:paraId="558DBEB3"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6</w:t>
            </w:r>
          </w:p>
        </w:tc>
      </w:tr>
      <w:tr w:rsidR="00C02FE5" w:rsidRPr="003F68E1" w14:paraId="26A5FD78" w14:textId="77777777" w:rsidTr="00591C42">
        <w:tc>
          <w:tcPr>
            <w:tcW w:w="681" w:type="dxa"/>
            <w:tcBorders>
              <w:left w:val="single" w:sz="12" w:space="0" w:color="auto"/>
            </w:tcBorders>
            <w:shd w:val="clear" w:color="auto" w:fill="1F497D" w:themeFill="text2"/>
          </w:tcPr>
          <w:p w14:paraId="7230C37A" w14:textId="77777777" w:rsidR="00C02FE5" w:rsidRPr="003F68E1" w:rsidRDefault="00C02FE5" w:rsidP="000A6EA5">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I</w:t>
            </w:r>
          </w:p>
        </w:tc>
        <w:tc>
          <w:tcPr>
            <w:tcW w:w="757" w:type="dxa"/>
            <w:vAlign w:val="center"/>
          </w:tcPr>
          <w:p w14:paraId="53C820CC"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204.75</w:t>
            </w:r>
          </w:p>
        </w:tc>
        <w:tc>
          <w:tcPr>
            <w:tcW w:w="4076" w:type="dxa"/>
            <w:tcBorders>
              <w:right w:val="double" w:sz="12" w:space="0" w:color="auto"/>
            </w:tcBorders>
          </w:tcPr>
          <w:p w14:paraId="3F9F0727"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Start of pulse-decay in injection borehole intervals</w:t>
            </w:r>
          </w:p>
        </w:tc>
        <w:tc>
          <w:tcPr>
            <w:tcW w:w="708" w:type="dxa"/>
            <w:tcBorders>
              <w:left w:val="double" w:sz="12" w:space="0" w:color="auto"/>
            </w:tcBorders>
            <w:shd w:val="clear" w:color="auto" w:fill="1F497D" w:themeFill="text2"/>
          </w:tcPr>
          <w:p w14:paraId="52E2433A"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
          <w:p w14:paraId="4D39DCAA"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699.15</w:t>
            </w:r>
          </w:p>
        </w:tc>
        <w:tc>
          <w:tcPr>
            <w:tcW w:w="2747" w:type="dxa"/>
            <w:tcBorders>
              <w:right w:val="single" w:sz="12" w:space="0" w:color="auto"/>
            </w:tcBorders>
            <w:vAlign w:val="center"/>
          </w:tcPr>
          <w:p w14:paraId="3FD3425F" w14:textId="77777777" w:rsidR="00C02FE5" w:rsidRPr="003F68E1" w:rsidRDefault="00C02FE5" w:rsidP="000A6EA5">
            <w:pPr>
              <w:spacing w:line="240" w:lineRule="auto"/>
              <w:jc w:val="left"/>
              <w:rPr>
                <w:rFonts w:asciiTheme="minorHAnsi" w:hAnsiTheme="minorHAnsi" w:cstheme="minorHAnsi"/>
                <w:sz w:val="18"/>
                <w:szCs w:val="18"/>
              </w:rPr>
            </w:pPr>
            <w:r w:rsidRPr="003F68E1">
              <w:rPr>
                <w:rFonts w:asciiTheme="minorHAnsi" w:hAnsiTheme="minorHAnsi" w:cstheme="minorHAnsi"/>
                <w:sz w:val="18"/>
                <w:szCs w:val="18"/>
              </w:rPr>
              <w:t>End of gas ramp 6</w:t>
            </w:r>
          </w:p>
        </w:tc>
      </w:tr>
      <w:tr w:rsidR="00C02FE5" w:rsidRPr="003F68E1" w14:paraId="782D122A" w14:textId="77777777" w:rsidTr="00591C42">
        <w:tc>
          <w:tcPr>
            <w:tcW w:w="681" w:type="dxa"/>
            <w:tcBorders>
              <w:left w:val="single" w:sz="12" w:space="0" w:color="auto"/>
            </w:tcBorders>
            <w:shd w:val="clear" w:color="auto" w:fill="1F497D" w:themeFill="text2"/>
          </w:tcPr>
          <w:p w14:paraId="48F9BEF5"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301F9918"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226.81</w:t>
            </w:r>
          </w:p>
        </w:tc>
        <w:tc>
          <w:tcPr>
            <w:tcW w:w="4076" w:type="dxa"/>
            <w:tcBorders>
              <w:right w:val="double" w:sz="12" w:space="0" w:color="auto"/>
            </w:tcBorders>
          </w:tcPr>
          <w:p w14:paraId="4740EA43"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Increase in pore pressure in INTP02</w:t>
            </w:r>
          </w:p>
        </w:tc>
        <w:tc>
          <w:tcPr>
            <w:tcW w:w="708" w:type="dxa"/>
            <w:tcBorders>
              <w:left w:val="double" w:sz="12" w:space="0" w:color="auto"/>
            </w:tcBorders>
            <w:shd w:val="clear" w:color="auto" w:fill="1F497D" w:themeFill="text2"/>
          </w:tcPr>
          <w:p w14:paraId="2067DD31"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
          <w:p w14:paraId="4B9D53E7"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713.75</w:t>
            </w:r>
          </w:p>
        </w:tc>
        <w:tc>
          <w:tcPr>
            <w:tcW w:w="2747" w:type="dxa"/>
            <w:tcBorders>
              <w:right w:val="single" w:sz="12" w:space="0" w:color="auto"/>
            </w:tcBorders>
          </w:tcPr>
          <w:p w14:paraId="6DA89A1C"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7</w:t>
            </w:r>
          </w:p>
        </w:tc>
      </w:tr>
      <w:tr w:rsidR="00C02FE5" w:rsidRPr="003F68E1" w14:paraId="4303BF3E" w14:textId="77777777" w:rsidTr="00591C42">
        <w:tc>
          <w:tcPr>
            <w:tcW w:w="681" w:type="dxa"/>
            <w:tcBorders>
              <w:left w:val="single" w:sz="12" w:space="0" w:color="auto"/>
            </w:tcBorders>
            <w:shd w:val="clear" w:color="auto" w:fill="1F497D" w:themeFill="text2"/>
          </w:tcPr>
          <w:p w14:paraId="741EC7F8"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5BEA78E4"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233.54</w:t>
            </w:r>
          </w:p>
        </w:tc>
        <w:tc>
          <w:tcPr>
            <w:tcW w:w="4076" w:type="dxa"/>
            <w:tcBorders>
              <w:right w:val="double" w:sz="12" w:space="0" w:color="auto"/>
            </w:tcBorders>
          </w:tcPr>
          <w:p w14:paraId="4D2CB026"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Start of pressure decay in INTP02</w:t>
            </w:r>
          </w:p>
        </w:tc>
        <w:tc>
          <w:tcPr>
            <w:tcW w:w="708" w:type="dxa"/>
            <w:tcBorders>
              <w:left w:val="double" w:sz="12" w:space="0" w:color="auto"/>
            </w:tcBorders>
            <w:shd w:val="clear" w:color="auto" w:fill="1F497D" w:themeFill="text2"/>
          </w:tcPr>
          <w:p w14:paraId="466E7C2B"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1062" w:type="dxa"/>
            <w:vAlign w:val="center"/>
          </w:tcPr>
          <w:p w14:paraId="179E59B6"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732.98</w:t>
            </w:r>
          </w:p>
        </w:tc>
        <w:tc>
          <w:tcPr>
            <w:tcW w:w="2747" w:type="dxa"/>
            <w:tcBorders>
              <w:right w:val="single" w:sz="12" w:space="0" w:color="auto"/>
            </w:tcBorders>
          </w:tcPr>
          <w:p w14:paraId="30E457A9"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7</w:t>
            </w:r>
          </w:p>
        </w:tc>
      </w:tr>
      <w:tr w:rsidR="00C02FE5" w:rsidRPr="003F68E1" w14:paraId="03353DCF" w14:textId="77777777" w:rsidTr="00591C42">
        <w:tc>
          <w:tcPr>
            <w:tcW w:w="681" w:type="dxa"/>
            <w:tcBorders>
              <w:left w:val="single" w:sz="12" w:space="0" w:color="auto"/>
            </w:tcBorders>
            <w:shd w:val="clear" w:color="auto" w:fill="1F497D" w:themeFill="text2"/>
          </w:tcPr>
          <w:p w14:paraId="01CC86FE"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1E636D1B"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272.68</w:t>
            </w:r>
          </w:p>
        </w:tc>
        <w:tc>
          <w:tcPr>
            <w:tcW w:w="4076" w:type="dxa"/>
            <w:tcBorders>
              <w:right w:val="double" w:sz="12" w:space="0" w:color="auto"/>
            </w:tcBorders>
          </w:tcPr>
          <w:p w14:paraId="675D6C71"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Increase in pore pressure in INTP01</w:t>
            </w:r>
          </w:p>
        </w:tc>
        <w:tc>
          <w:tcPr>
            <w:tcW w:w="708" w:type="dxa"/>
            <w:tcBorders>
              <w:left w:val="double" w:sz="12" w:space="0" w:color="auto"/>
            </w:tcBorders>
            <w:shd w:val="clear" w:color="auto" w:fill="1F497D" w:themeFill="text2"/>
          </w:tcPr>
          <w:p w14:paraId="06160E69" w14:textId="3E55058D" w:rsidR="00C02FE5" w:rsidRPr="003F68E1" w:rsidRDefault="00686214" w:rsidP="000A6EA5">
            <w:pPr>
              <w:spacing w:line="240" w:lineRule="auto"/>
              <w:rPr>
                <w:rFonts w:asciiTheme="minorHAnsi" w:hAnsiTheme="minorHAnsi" w:cstheme="minorHAnsi"/>
                <w:color w:val="FFFFFF" w:themeColor="background1"/>
                <w:sz w:val="18"/>
                <w:szCs w:val="18"/>
              </w:rPr>
            </w:pPr>
            <w:r>
              <w:rPr>
                <w:rFonts w:asciiTheme="minorHAnsi" w:hAnsiTheme="minorHAnsi" w:cstheme="minorHAnsi"/>
                <w:color w:val="FFFFFF" w:themeColor="background1"/>
                <w:sz w:val="18"/>
                <w:szCs w:val="18"/>
              </w:rPr>
              <w:t>P</w:t>
            </w:r>
          </w:p>
        </w:tc>
        <w:tc>
          <w:tcPr>
            <w:tcW w:w="1062" w:type="dxa"/>
            <w:vAlign w:val="center"/>
          </w:tcPr>
          <w:p w14:paraId="17338014"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745.62</w:t>
            </w:r>
          </w:p>
        </w:tc>
        <w:tc>
          <w:tcPr>
            <w:tcW w:w="2747" w:type="dxa"/>
            <w:tcBorders>
              <w:right w:val="single" w:sz="12" w:space="0" w:color="auto"/>
            </w:tcBorders>
          </w:tcPr>
          <w:p w14:paraId="2DC54001"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Packer pressure increase</w:t>
            </w:r>
          </w:p>
        </w:tc>
      </w:tr>
      <w:tr w:rsidR="00C02FE5" w:rsidRPr="003F68E1" w14:paraId="6797FA58" w14:textId="77777777" w:rsidTr="00591C42">
        <w:tc>
          <w:tcPr>
            <w:tcW w:w="681" w:type="dxa"/>
            <w:tcBorders>
              <w:left w:val="single" w:sz="12" w:space="0" w:color="auto"/>
            </w:tcBorders>
            <w:shd w:val="clear" w:color="auto" w:fill="1F497D" w:themeFill="text2"/>
          </w:tcPr>
          <w:p w14:paraId="2C90E0B4"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4D091D34"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281.81</w:t>
            </w:r>
          </w:p>
        </w:tc>
        <w:tc>
          <w:tcPr>
            <w:tcW w:w="4076" w:type="dxa"/>
            <w:tcBorders>
              <w:right w:val="double" w:sz="12" w:space="0" w:color="auto"/>
            </w:tcBorders>
          </w:tcPr>
          <w:p w14:paraId="71B22D21"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Interval testing – Start of pressure decay in INTP01</w:t>
            </w:r>
          </w:p>
        </w:tc>
        <w:tc>
          <w:tcPr>
            <w:tcW w:w="708" w:type="dxa"/>
            <w:tcBorders>
              <w:left w:val="double" w:sz="12" w:space="0" w:color="auto"/>
            </w:tcBorders>
            <w:shd w:val="clear" w:color="auto" w:fill="1F497D" w:themeFill="text2"/>
          </w:tcPr>
          <w:p w14:paraId="5B7A31A4" w14:textId="6C04A462" w:rsidR="00C02FE5" w:rsidRPr="003F68E1" w:rsidRDefault="00686214" w:rsidP="000A6EA5">
            <w:pPr>
              <w:spacing w:line="240" w:lineRule="auto"/>
              <w:rPr>
                <w:rFonts w:asciiTheme="minorHAnsi" w:hAnsiTheme="minorHAnsi" w:cstheme="minorHAnsi"/>
                <w:color w:val="FFFFFF" w:themeColor="background1"/>
                <w:sz w:val="18"/>
                <w:szCs w:val="18"/>
              </w:rPr>
            </w:pPr>
            <w:r>
              <w:rPr>
                <w:rFonts w:asciiTheme="minorHAnsi" w:hAnsiTheme="minorHAnsi" w:cstheme="minorHAnsi"/>
                <w:color w:val="FFFFFF" w:themeColor="background1"/>
                <w:sz w:val="18"/>
                <w:szCs w:val="18"/>
              </w:rPr>
              <w:t>R8</w:t>
            </w:r>
          </w:p>
        </w:tc>
        <w:tc>
          <w:tcPr>
            <w:tcW w:w="1062" w:type="dxa"/>
            <w:vAlign w:val="center"/>
          </w:tcPr>
          <w:p w14:paraId="79CF34B8"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748.90</w:t>
            </w:r>
          </w:p>
        </w:tc>
        <w:tc>
          <w:tcPr>
            <w:tcW w:w="2747" w:type="dxa"/>
            <w:tcBorders>
              <w:right w:val="single" w:sz="12" w:space="0" w:color="auto"/>
            </w:tcBorders>
          </w:tcPr>
          <w:p w14:paraId="1D267660" w14:textId="77777777"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8</w:t>
            </w:r>
          </w:p>
        </w:tc>
      </w:tr>
      <w:tr w:rsidR="00C02FE5" w:rsidRPr="003F68E1" w14:paraId="49B508B6" w14:textId="77777777" w:rsidTr="00591C42">
        <w:tc>
          <w:tcPr>
            <w:tcW w:w="681" w:type="dxa"/>
            <w:tcBorders>
              <w:left w:val="single" w:sz="12" w:space="0" w:color="auto"/>
            </w:tcBorders>
            <w:shd w:val="clear" w:color="auto" w:fill="1F497D" w:themeFill="text2"/>
          </w:tcPr>
          <w:p w14:paraId="4C6BE805" w14:textId="77777777" w:rsidR="00C02FE5" w:rsidRPr="003F68E1" w:rsidRDefault="00C02FE5" w:rsidP="000A6EA5">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H</w:t>
            </w:r>
          </w:p>
        </w:tc>
        <w:tc>
          <w:tcPr>
            <w:tcW w:w="757" w:type="dxa"/>
            <w:vAlign w:val="center"/>
          </w:tcPr>
          <w:p w14:paraId="62B0F0CA"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345.80</w:t>
            </w:r>
          </w:p>
        </w:tc>
        <w:tc>
          <w:tcPr>
            <w:tcW w:w="4076" w:type="dxa"/>
            <w:tcBorders>
              <w:right w:val="double" w:sz="12" w:space="0" w:color="auto"/>
            </w:tcBorders>
          </w:tcPr>
          <w:p w14:paraId="39126194" w14:textId="2FAD2E3C"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sidR="000F2A56">
              <w:rPr>
                <w:rFonts w:asciiTheme="minorHAnsi" w:hAnsiTheme="minorHAnsi" w:cstheme="minorHAnsi"/>
                <w:sz w:val="18"/>
                <w:szCs w:val="18"/>
              </w:rPr>
              <w:t>Increase</w:t>
            </w:r>
            <w:r w:rsidRPr="003F68E1">
              <w:rPr>
                <w:rFonts w:asciiTheme="minorHAnsi" w:hAnsiTheme="minorHAnsi" w:cstheme="minorHAnsi"/>
                <w:sz w:val="18"/>
                <w:szCs w:val="18"/>
              </w:rPr>
              <w:t>1</w:t>
            </w:r>
          </w:p>
        </w:tc>
        <w:tc>
          <w:tcPr>
            <w:tcW w:w="708" w:type="dxa"/>
            <w:tcBorders>
              <w:left w:val="double" w:sz="12" w:space="0" w:color="auto"/>
            </w:tcBorders>
            <w:shd w:val="clear" w:color="auto" w:fill="1F497D" w:themeFill="text2"/>
          </w:tcPr>
          <w:p w14:paraId="11364FB2" w14:textId="77777777" w:rsidR="00C02FE5" w:rsidRPr="00661341" w:rsidRDefault="00C02FE5" w:rsidP="000A6EA5">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1.0a</w:t>
            </w:r>
          </w:p>
        </w:tc>
        <w:tc>
          <w:tcPr>
            <w:tcW w:w="1062" w:type="dxa"/>
            <w:vAlign w:val="center"/>
          </w:tcPr>
          <w:p w14:paraId="6B9C2CD6" w14:textId="77777777" w:rsidR="00C02FE5" w:rsidRPr="00661341" w:rsidRDefault="00C02FE5" w:rsidP="000A6EA5">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751.63</w:t>
            </w:r>
          </w:p>
        </w:tc>
        <w:tc>
          <w:tcPr>
            <w:tcW w:w="2747" w:type="dxa"/>
            <w:tcBorders>
              <w:right w:val="single" w:sz="12" w:space="0" w:color="auto"/>
            </w:tcBorders>
          </w:tcPr>
          <w:p w14:paraId="61711164" w14:textId="4BE4D846" w:rsidR="00C02FE5" w:rsidRPr="00661341" w:rsidRDefault="00277F69" w:rsidP="000A6EA5">
            <w:pPr>
              <w:spacing w:line="240" w:lineRule="auto"/>
              <w:rPr>
                <w:rFonts w:asciiTheme="minorHAnsi" w:hAnsiTheme="minorHAnsi" w:cstheme="minorHAnsi"/>
                <w:b/>
                <w:bCs/>
                <w:sz w:val="18"/>
                <w:szCs w:val="18"/>
              </w:rPr>
            </w:pPr>
            <w:r>
              <w:rPr>
                <w:rFonts w:asciiTheme="minorHAnsi" w:hAnsiTheme="minorHAnsi" w:cstheme="minorHAnsi"/>
                <w:b/>
                <w:bCs/>
                <w:sz w:val="18"/>
                <w:szCs w:val="18"/>
              </w:rPr>
              <w:t>R</w:t>
            </w:r>
            <w:r w:rsidR="003973A7">
              <w:rPr>
                <w:rFonts w:asciiTheme="minorHAnsi" w:hAnsiTheme="minorHAnsi" w:cstheme="minorHAnsi"/>
                <w:b/>
                <w:bCs/>
                <w:sz w:val="18"/>
                <w:szCs w:val="18"/>
              </w:rPr>
              <w:t xml:space="preserve">ate of </w:t>
            </w:r>
            <w:r w:rsidR="00C02FE5" w:rsidRPr="00661341">
              <w:rPr>
                <w:rFonts w:asciiTheme="minorHAnsi" w:hAnsiTheme="minorHAnsi" w:cstheme="minorHAnsi"/>
                <w:b/>
                <w:bCs/>
                <w:sz w:val="18"/>
                <w:szCs w:val="18"/>
              </w:rPr>
              <w:t>pressure</w:t>
            </w:r>
            <w:r>
              <w:rPr>
                <w:rFonts w:asciiTheme="minorHAnsi" w:hAnsiTheme="minorHAnsi" w:cstheme="minorHAnsi"/>
                <w:b/>
                <w:bCs/>
                <w:sz w:val="18"/>
                <w:szCs w:val="18"/>
              </w:rPr>
              <w:t xml:space="preserve"> change</w:t>
            </w:r>
          </w:p>
        </w:tc>
      </w:tr>
      <w:tr w:rsidR="00277F69" w:rsidRPr="003F68E1" w14:paraId="736451A5" w14:textId="77777777" w:rsidTr="00591C42">
        <w:tc>
          <w:tcPr>
            <w:tcW w:w="681" w:type="dxa"/>
            <w:tcBorders>
              <w:left w:val="single" w:sz="12" w:space="0" w:color="auto"/>
            </w:tcBorders>
            <w:shd w:val="clear" w:color="auto" w:fill="1F497D" w:themeFill="text2"/>
          </w:tcPr>
          <w:p w14:paraId="411C10B9" w14:textId="77777777" w:rsidR="00277F69" w:rsidRPr="003F68E1" w:rsidRDefault="00277F69" w:rsidP="00277F69">
            <w:pPr>
              <w:spacing w:line="240" w:lineRule="auto"/>
              <w:rPr>
                <w:rFonts w:asciiTheme="minorHAnsi" w:hAnsiTheme="minorHAnsi" w:cstheme="minorHAnsi"/>
                <w:color w:val="FFFFFF" w:themeColor="background1"/>
                <w:sz w:val="18"/>
                <w:szCs w:val="18"/>
              </w:rPr>
            </w:pPr>
          </w:p>
        </w:tc>
        <w:tc>
          <w:tcPr>
            <w:tcW w:w="757" w:type="dxa"/>
            <w:vAlign w:val="center"/>
          </w:tcPr>
          <w:p w14:paraId="6CBA648B" w14:textId="77777777" w:rsidR="00277F69" w:rsidRPr="003F68E1" w:rsidRDefault="00277F69" w:rsidP="00277F69">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346.80</w:t>
            </w:r>
          </w:p>
        </w:tc>
        <w:tc>
          <w:tcPr>
            <w:tcW w:w="4076" w:type="dxa"/>
            <w:tcBorders>
              <w:right w:val="double" w:sz="12" w:space="0" w:color="auto"/>
            </w:tcBorders>
          </w:tcPr>
          <w:p w14:paraId="45B01272" w14:textId="2549DB2F" w:rsidR="00277F69" w:rsidRPr="003F68E1" w:rsidRDefault="00277F69" w:rsidP="00277F69">
            <w:pPr>
              <w:spacing w:line="240" w:lineRule="auto"/>
              <w:rPr>
                <w:rFonts w:asciiTheme="minorHAnsi" w:hAnsiTheme="minorHAnsi" w:cstheme="minorHAnsi"/>
                <w:sz w:val="18"/>
                <w:szCs w:val="18"/>
              </w:rPr>
            </w:pPr>
            <w:r w:rsidRPr="003F68E1">
              <w:rPr>
                <w:rFonts w:asciiTheme="minorHAnsi" w:hAnsiTheme="minorHAnsi" w:cstheme="minorHAnsi"/>
                <w:sz w:val="18"/>
                <w:szCs w:val="18"/>
              </w:rPr>
              <w:t>Hydraulic test in INTP02</w:t>
            </w:r>
            <w:r>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Pr>
                <w:rFonts w:asciiTheme="minorHAnsi" w:hAnsiTheme="minorHAnsi" w:cstheme="minorHAnsi"/>
                <w:sz w:val="18"/>
                <w:szCs w:val="18"/>
              </w:rPr>
              <w:t>Increase</w:t>
            </w:r>
            <w:r w:rsidRPr="003F68E1">
              <w:rPr>
                <w:rFonts w:asciiTheme="minorHAnsi" w:hAnsiTheme="minorHAnsi" w:cstheme="minorHAnsi"/>
                <w:sz w:val="18"/>
                <w:szCs w:val="18"/>
              </w:rPr>
              <w:t>2</w:t>
            </w:r>
          </w:p>
        </w:tc>
        <w:tc>
          <w:tcPr>
            <w:tcW w:w="708" w:type="dxa"/>
            <w:tcBorders>
              <w:left w:val="double" w:sz="12" w:space="0" w:color="auto"/>
            </w:tcBorders>
            <w:shd w:val="clear" w:color="auto" w:fill="1F497D" w:themeFill="text2"/>
          </w:tcPr>
          <w:p w14:paraId="0EC07343" w14:textId="77777777" w:rsidR="00277F69" w:rsidRPr="00661341" w:rsidRDefault="00277F69" w:rsidP="00277F69">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1.0b</w:t>
            </w:r>
          </w:p>
        </w:tc>
        <w:tc>
          <w:tcPr>
            <w:tcW w:w="1062" w:type="dxa"/>
            <w:vAlign w:val="center"/>
          </w:tcPr>
          <w:p w14:paraId="08128EA3" w14:textId="77777777" w:rsidR="00277F69" w:rsidRPr="00661341" w:rsidRDefault="00277F69" w:rsidP="00277F69">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751.78</w:t>
            </w:r>
          </w:p>
        </w:tc>
        <w:tc>
          <w:tcPr>
            <w:tcW w:w="2747" w:type="dxa"/>
            <w:tcBorders>
              <w:right w:val="single" w:sz="12" w:space="0" w:color="auto"/>
            </w:tcBorders>
          </w:tcPr>
          <w:p w14:paraId="4AF6A6A8" w14:textId="1D6A672E" w:rsidR="00277F69" w:rsidRPr="00661341" w:rsidRDefault="00277F69" w:rsidP="00277F69">
            <w:pPr>
              <w:spacing w:line="240" w:lineRule="auto"/>
              <w:rPr>
                <w:rFonts w:asciiTheme="minorHAnsi" w:hAnsiTheme="minorHAnsi" w:cstheme="minorHAnsi"/>
                <w:b/>
                <w:bCs/>
                <w:sz w:val="18"/>
                <w:szCs w:val="18"/>
              </w:rPr>
            </w:pPr>
            <w:r w:rsidRPr="00670A21">
              <w:rPr>
                <w:rFonts w:asciiTheme="minorHAnsi" w:hAnsiTheme="minorHAnsi" w:cstheme="minorHAnsi"/>
                <w:b/>
                <w:bCs/>
                <w:sz w:val="18"/>
                <w:szCs w:val="18"/>
              </w:rPr>
              <w:t>Rate of pressure change</w:t>
            </w:r>
          </w:p>
        </w:tc>
      </w:tr>
      <w:tr w:rsidR="00277F69" w:rsidRPr="003F68E1" w14:paraId="1AA02BEA" w14:textId="77777777" w:rsidTr="00591C42">
        <w:tc>
          <w:tcPr>
            <w:tcW w:w="681" w:type="dxa"/>
            <w:tcBorders>
              <w:left w:val="single" w:sz="12" w:space="0" w:color="auto"/>
            </w:tcBorders>
            <w:shd w:val="clear" w:color="auto" w:fill="1F497D" w:themeFill="text2"/>
          </w:tcPr>
          <w:p w14:paraId="6A9D263E" w14:textId="77777777" w:rsidR="00277F69" w:rsidRPr="003F68E1" w:rsidRDefault="00277F69" w:rsidP="00277F69">
            <w:pPr>
              <w:spacing w:line="240" w:lineRule="auto"/>
              <w:rPr>
                <w:rFonts w:asciiTheme="minorHAnsi" w:hAnsiTheme="minorHAnsi" w:cstheme="minorHAnsi"/>
                <w:color w:val="FFFFFF" w:themeColor="background1"/>
                <w:sz w:val="18"/>
                <w:szCs w:val="18"/>
              </w:rPr>
            </w:pPr>
          </w:p>
        </w:tc>
        <w:tc>
          <w:tcPr>
            <w:tcW w:w="757" w:type="dxa"/>
            <w:vAlign w:val="center"/>
          </w:tcPr>
          <w:p w14:paraId="29D109BE" w14:textId="77777777" w:rsidR="00277F69" w:rsidRPr="003F68E1" w:rsidRDefault="00277F69" w:rsidP="00277F69">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349.89</w:t>
            </w:r>
          </w:p>
        </w:tc>
        <w:tc>
          <w:tcPr>
            <w:tcW w:w="4076" w:type="dxa"/>
            <w:tcBorders>
              <w:right w:val="double" w:sz="12" w:space="0" w:color="auto"/>
            </w:tcBorders>
          </w:tcPr>
          <w:p w14:paraId="536F831B" w14:textId="1604FFAB" w:rsidR="00277F69" w:rsidRPr="003F68E1" w:rsidRDefault="00277F69" w:rsidP="00277F69">
            <w:pPr>
              <w:spacing w:line="240" w:lineRule="auto"/>
              <w:rPr>
                <w:rFonts w:asciiTheme="minorHAnsi" w:hAnsiTheme="minorHAnsi" w:cstheme="minorHAnsi"/>
                <w:sz w:val="18"/>
                <w:szCs w:val="18"/>
              </w:rPr>
            </w:pPr>
            <w:r w:rsidRPr="003F68E1">
              <w:rPr>
                <w:rFonts w:asciiTheme="minorHAnsi" w:hAnsiTheme="minorHAnsi" w:cstheme="minorHAnsi"/>
                <w:sz w:val="18"/>
                <w:szCs w:val="18"/>
              </w:rPr>
              <w:t>Hydraulic test in INTP02</w:t>
            </w:r>
            <w:r>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Pr>
                <w:rFonts w:asciiTheme="minorHAnsi" w:hAnsiTheme="minorHAnsi" w:cstheme="minorHAnsi"/>
                <w:sz w:val="18"/>
                <w:szCs w:val="18"/>
              </w:rPr>
              <w:t>Increase</w:t>
            </w:r>
            <w:r w:rsidRPr="003F68E1">
              <w:rPr>
                <w:rFonts w:asciiTheme="minorHAnsi" w:hAnsiTheme="minorHAnsi" w:cstheme="minorHAnsi"/>
                <w:sz w:val="18"/>
                <w:szCs w:val="18"/>
              </w:rPr>
              <w:t>3</w:t>
            </w:r>
          </w:p>
        </w:tc>
        <w:tc>
          <w:tcPr>
            <w:tcW w:w="708" w:type="dxa"/>
            <w:tcBorders>
              <w:left w:val="double" w:sz="12" w:space="0" w:color="auto"/>
            </w:tcBorders>
            <w:shd w:val="clear" w:color="auto" w:fill="1F497D" w:themeFill="text2"/>
          </w:tcPr>
          <w:p w14:paraId="78058EC7" w14:textId="77777777" w:rsidR="00277F69" w:rsidRPr="00661341" w:rsidRDefault="00277F69" w:rsidP="00277F69">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1.1</w:t>
            </w:r>
          </w:p>
        </w:tc>
        <w:tc>
          <w:tcPr>
            <w:tcW w:w="1062" w:type="dxa"/>
            <w:vAlign w:val="center"/>
          </w:tcPr>
          <w:p w14:paraId="08435EAF" w14:textId="77777777" w:rsidR="00277F69" w:rsidRPr="00661341" w:rsidRDefault="00277F69" w:rsidP="00277F69">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752.49</w:t>
            </w:r>
          </w:p>
        </w:tc>
        <w:tc>
          <w:tcPr>
            <w:tcW w:w="2747" w:type="dxa"/>
            <w:tcBorders>
              <w:right w:val="single" w:sz="12" w:space="0" w:color="auto"/>
            </w:tcBorders>
          </w:tcPr>
          <w:p w14:paraId="1B9412C1" w14:textId="58D10030" w:rsidR="00277F69" w:rsidRPr="00661341" w:rsidRDefault="00277F69" w:rsidP="00277F69">
            <w:pPr>
              <w:spacing w:line="240" w:lineRule="auto"/>
              <w:rPr>
                <w:rFonts w:asciiTheme="minorHAnsi" w:hAnsiTheme="minorHAnsi" w:cstheme="minorHAnsi"/>
                <w:b/>
                <w:bCs/>
                <w:sz w:val="18"/>
                <w:szCs w:val="18"/>
              </w:rPr>
            </w:pPr>
            <w:r w:rsidRPr="00670A21">
              <w:rPr>
                <w:rFonts w:asciiTheme="minorHAnsi" w:hAnsiTheme="minorHAnsi" w:cstheme="minorHAnsi"/>
                <w:b/>
                <w:bCs/>
                <w:sz w:val="18"/>
                <w:szCs w:val="18"/>
              </w:rPr>
              <w:t>Rate of pressure change</w:t>
            </w:r>
          </w:p>
        </w:tc>
      </w:tr>
      <w:tr w:rsidR="00C02FE5" w:rsidRPr="003F68E1" w14:paraId="074F206A" w14:textId="77777777" w:rsidTr="00591C42">
        <w:tc>
          <w:tcPr>
            <w:tcW w:w="681" w:type="dxa"/>
            <w:tcBorders>
              <w:left w:val="single" w:sz="12" w:space="0" w:color="auto"/>
            </w:tcBorders>
            <w:shd w:val="clear" w:color="auto" w:fill="1F497D" w:themeFill="text2"/>
          </w:tcPr>
          <w:p w14:paraId="0DC17386"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5179820B"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358.81</w:t>
            </w:r>
          </w:p>
        </w:tc>
        <w:tc>
          <w:tcPr>
            <w:tcW w:w="4076" w:type="dxa"/>
            <w:tcBorders>
              <w:right w:val="double" w:sz="12" w:space="0" w:color="auto"/>
            </w:tcBorders>
          </w:tcPr>
          <w:p w14:paraId="3D7EB9D6" w14:textId="65010CB3"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sidR="000F2A56">
              <w:rPr>
                <w:rFonts w:asciiTheme="minorHAnsi" w:hAnsiTheme="minorHAnsi" w:cstheme="minorHAnsi"/>
                <w:sz w:val="18"/>
                <w:szCs w:val="18"/>
              </w:rPr>
              <w:t>Increase</w:t>
            </w:r>
            <w:r w:rsidRPr="003F68E1">
              <w:rPr>
                <w:rFonts w:asciiTheme="minorHAnsi" w:hAnsiTheme="minorHAnsi" w:cstheme="minorHAnsi"/>
                <w:sz w:val="18"/>
                <w:szCs w:val="18"/>
              </w:rPr>
              <w:t>4</w:t>
            </w:r>
          </w:p>
        </w:tc>
        <w:tc>
          <w:tcPr>
            <w:tcW w:w="708" w:type="dxa"/>
            <w:tcBorders>
              <w:left w:val="double" w:sz="12" w:space="0" w:color="auto"/>
            </w:tcBorders>
            <w:shd w:val="clear" w:color="auto" w:fill="1F497D" w:themeFill="text2"/>
          </w:tcPr>
          <w:p w14:paraId="41AC186A" w14:textId="77777777" w:rsidR="00C02FE5" w:rsidRPr="00661341" w:rsidRDefault="00C02FE5" w:rsidP="000A6EA5">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1.2</w:t>
            </w:r>
          </w:p>
        </w:tc>
        <w:tc>
          <w:tcPr>
            <w:tcW w:w="1062" w:type="dxa"/>
            <w:vAlign w:val="center"/>
          </w:tcPr>
          <w:p w14:paraId="023173E7" w14:textId="77777777" w:rsidR="00C02FE5" w:rsidRPr="00661341" w:rsidRDefault="00C02FE5" w:rsidP="000A6EA5">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752.61</w:t>
            </w:r>
          </w:p>
        </w:tc>
        <w:tc>
          <w:tcPr>
            <w:tcW w:w="2747" w:type="dxa"/>
            <w:tcBorders>
              <w:right w:val="single" w:sz="12" w:space="0" w:color="auto"/>
            </w:tcBorders>
          </w:tcPr>
          <w:p w14:paraId="3E380CC8" w14:textId="77777777" w:rsidR="00C02FE5" w:rsidRPr="00661341" w:rsidRDefault="00C02FE5" w:rsidP="000A6EA5">
            <w:pPr>
              <w:spacing w:line="240" w:lineRule="auto"/>
              <w:rPr>
                <w:rFonts w:asciiTheme="minorHAnsi" w:hAnsiTheme="minorHAnsi" w:cstheme="minorHAnsi"/>
                <w:b/>
                <w:bCs/>
                <w:sz w:val="18"/>
                <w:szCs w:val="18"/>
              </w:rPr>
            </w:pPr>
            <w:r w:rsidRPr="00661341">
              <w:rPr>
                <w:rFonts w:asciiTheme="minorHAnsi" w:hAnsiTheme="minorHAnsi" w:cstheme="minorHAnsi"/>
                <w:b/>
                <w:bCs/>
                <w:sz w:val="18"/>
                <w:szCs w:val="18"/>
              </w:rPr>
              <w:t>Gas pressure peak</w:t>
            </w:r>
          </w:p>
        </w:tc>
      </w:tr>
      <w:tr w:rsidR="00C02FE5" w:rsidRPr="003F68E1" w14:paraId="5A8A0513" w14:textId="77777777" w:rsidTr="00591C42">
        <w:tc>
          <w:tcPr>
            <w:tcW w:w="681" w:type="dxa"/>
            <w:tcBorders>
              <w:left w:val="single" w:sz="12" w:space="0" w:color="auto"/>
            </w:tcBorders>
            <w:shd w:val="clear" w:color="auto" w:fill="1F497D" w:themeFill="text2"/>
          </w:tcPr>
          <w:p w14:paraId="019B3F21"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3BD18671"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379.55</w:t>
            </w:r>
          </w:p>
        </w:tc>
        <w:tc>
          <w:tcPr>
            <w:tcW w:w="4076" w:type="dxa"/>
            <w:tcBorders>
              <w:right w:val="double" w:sz="12" w:space="0" w:color="auto"/>
            </w:tcBorders>
          </w:tcPr>
          <w:p w14:paraId="701F7265" w14:textId="74511201"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sidR="000F2A56">
              <w:rPr>
                <w:rFonts w:asciiTheme="minorHAnsi" w:hAnsiTheme="minorHAnsi" w:cstheme="minorHAnsi"/>
                <w:sz w:val="18"/>
                <w:szCs w:val="18"/>
              </w:rPr>
              <w:t>Decrease</w:t>
            </w:r>
            <w:r w:rsidRPr="003F68E1">
              <w:rPr>
                <w:rFonts w:asciiTheme="minorHAnsi" w:hAnsiTheme="minorHAnsi" w:cstheme="minorHAnsi"/>
                <w:sz w:val="18"/>
                <w:szCs w:val="18"/>
              </w:rPr>
              <w:t>1</w:t>
            </w:r>
          </w:p>
        </w:tc>
        <w:tc>
          <w:tcPr>
            <w:tcW w:w="708" w:type="dxa"/>
            <w:tcBorders>
              <w:left w:val="double" w:sz="12" w:space="0" w:color="auto"/>
            </w:tcBorders>
            <w:shd w:val="clear" w:color="auto" w:fill="1F497D" w:themeFill="text2"/>
          </w:tcPr>
          <w:p w14:paraId="01746DBA" w14:textId="77777777" w:rsidR="00C02FE5" w:rsidRPr="00661341" w:rsidRDefault="00C02FE5" w:rsidP="000A6EA5">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1.3</w:t>
            </w:r>
          </w:p>
        </w:tc>
        <w:tc>
          <w:tcPr>
            <w:tcW w:w="1062" w:type="dxa"/>
            <w:vAlign w:val="center"/>
          </w:tcPr>
          <w:p w14:paraId="6AA234BC" w14:textId="77777777" w:rsidR="00C02FE5" w:rsidRPr="00661341" w:rsidRDefault="00C02FE5" w:rsidP="000A6EA5">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752.69</w:t>
            </w:r>
          </w:p>
        </w:tc>
        <w:tc>
          <w:tcPr>
            <w:tcW w:w="2747" w:type="dxa"/>
            <w:tcBorders>
              <w:right w:val="single" w:sz="12" w:space="0" w:color="auto"/>
            </w:tcBorders>
          </w:tcPr>
          <w:p w14:paraId="6BCE0B07" w14:textId="652CAE8A" w:rsidR="00C02FE5" w:rsidRPr="00661341" w:rsidRDefault="00277F69" w:rsidP="000A6EA5">
            <w:pPr>
              <w:spacing w:line="240" w:lineRule="auto"/>
              <w:rPr>
                <w:rFonts w:asciiTheme="minorHAnsi" w:hAnsiTheme="minorHAnsi" w:cstheme="minorHAnsi"/>
                <w:b/>
                <w:bCs/>
                <w:sz w:val="18"/>
                <w:szCs w:val="18"/>
              </w:rPr>
            </w:pPr>
            <w:r>
              <w:rPr>
                <w:rFonts w:asciiTheme="minorHAnsi" w:hAnsiTheme="minorHAnsi" w:cstheme="minorHAnsi"/>
                <w:b/>
                <w:bCs/>
                <w:sz w:val="18"/>
                <w:szCs w:val="18"/>
              </w:rPr>
              <w:t xml:space="preserve">Rate of </w:t>
            </w:r>
            <w:r w:rsidRPr="00661341">
              <w:rPr>
                <w:rFonts w:asciiTheme="minorHAnsi" w:hAnsiTheme="minorHAnsi" w:cstheme="minorHAnsi"/>
                <w:b/>
                <w:bCs/>
                <w:sz w:val="18"/>
                <w:szCs w:val="18"/>
              </w:rPr>
              <w:t>pressure</w:t>
            </w:r>
            <w:r>
              <w:rPr>
                <w:rFonts w:asciiTheme="minorHAnsi" w:hAnsiTheme="minorHAnsi" w:cstheme="minorHAnsi"/>
                <w:b/>
                <w:bCs/>
                <w:sz w:val="18"/>
                <w:szCs w:val="18"/>
              </w:rPr>
              <w:t xml:space="preserve"> change</w:t>
            </w:r>
          </w:p>
        </w:tc>
      </w:tr>
      <w:tr w:rsidR="00C02FE5" w:rsidRPr="003F68E1" w14:paraId="45A7762B" w14:textId="77777777" w:rsidTr="00591C42">
        <w:tc>
          <w:tcPr>
            <w:tcW w:w="681" w:type="dxa"/>
            <w:tcBorders>
              <w:left w:val="single" w:sz="12" w:space="0" w:color="auto"/>
            </w:tcBorders>
            <w:shd w:val="clear" w:color="auto" w:fill="1F497D" w:themeFill="text2"/>
          </w:tcPr>
          <w:p w14:paraId="7BF19BB7"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7EEFB84F"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390.07</w:t>
            </w:r>
          </w:p>
        </w:tc>
        <w:tc>
          <w:tcPr>
            <w:tcW w:w="4076" w:type="dxa"/>
            <w:tcBorders>
              <w:right w:val="double" w:sz="12" w:space="0" w:color="auto"/>
            </w:tcBorders>
          </w:tcPr>
          <w:p w14:paraId="4D7EA037" w14:textId="7E30DFD6"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sidR="000F2A56">
              <w:rPr>
                <w:rFonts w:asciiTheme="minorHAnsi" w:hAnsiTheme="minorHAnsi" w:cstheme="minorHAnsi"/>
                <w:sz w:val="18"/>
                <w:szCs w:val="18"/>
              </w:rPr>
              <w:t>Decrease</w:t>
            </w:r>
            <w:r w:rsidRPr="003F68E1">
              <w:rPr>
                <w:rFonts w:asciiTheme="minorHAnsi" w:hAnsiTheme="minorHAnsi" w:cstheme="minorHAnsi"/>
                <w:sz w:val="18"/>
                <w:szCs w:val="18"/>
              </w:rPr>
              <w:t>2</w:t>
            </w:r>
          </w:p>
        </w:tc>
        <w:tc>
          <w:tcPr>
            <w:tcW w:w="708" w:type="dxa"/>
            <w:tcBorders>
              <w:left w:val="double" w:sz="12" w:space="0" w:color="auto"/>
            </w:tcBorders>
            <w:shd w:val="clear" w:color="auto" w:fill="1F497D" w:themeFill="text2"/>
          </w:tcPr>
          <w:p w14:paraId="0DD53F04" w14:textId="77777777" w:rsidR="00C02FE5" w:rsidRPr="00661341" w:rsidRDefault="00C02FE5" w:rsidP="000A6EA5">
            <w:pPr>
              <w:spacing w:line="240" w:lineRule="auto"/>
              <w:rPr>
                <w:rFonts w:asciiTheme="minorHAnsi" w:hAnsiTheme="minorHAnsi" w:cstheme="minorHAnsi"/>
                <w:color w:val="FFFFFF" w:themeColor="background1"/>
                <w:sz w:val="18"/>
                <w:szCs w:val="18"/>
              </w:rPr>
            </w:pPr>
            <w:r w:rsidRPr="00661341">
              <w:rPr>
                <w:rFonts w:asciiTheme="minorHAnsi" w:hAnsiTheme="minorHAnsi" w:cstheme="minorHAnsi"/>
                <w:color w:val="FFFFFF" w:themeColor="background1"/>
                <w:sz w:val="18"/>
                <w:szCs w:val="18"/>
              </w:rPr>
              <w:t>1.4</w:t>
            </w:r>
          </w:p>
        </w:tc>
        <w:tc>
          <w:tcPr>
            <w:tcW w:w="1062" w:type="dxa"/>
            <w:vAlign w:val="center"/>
          </w:tcPr>
          <w:p w14:paraId="48DF388C" w14:textId="77777777" w:rsidR="00C02FE5" w:rsidRPr="00661341" w:rsidRDefault="00C02FE5" w:rsidP="000A6EA5">
            <w:pPr>
              <w:spacing w:line="240" w:lineRule="auto"/>
              <w:jc w:val="right"/>
              <w:rPr>
                <w:rFonts w:asciiTheme="minorHAnsi" w:hAnsiTheme="minorHAnsi" w:cstheme="minorHAnsi"/>
                <w:sz w:val="18"/>
                <w:szCs w:val="18"/>
              </w:rPr>
            </w:pPr>
            <w:r w:rsidRPr="00661341">
              <w:rPr>
                <w:rFonts w:asciiTheme="minorHAnsi" w:hAnsiTheme="minorHAnsi" w:cstheme="minorHAnsi"/>
                <w:sz w:val="18"/>
                <w:szCs w:val="18"/>
              </w:rPr>
              <w:t>752.76</w:t>
            </w:r>
          </w:p>
        </w:tc>
        <w:tc>
          <w:tcPr>
            <w:tcW w:w="2747" w:type="dxa"/>
            <w:tcBorders>
              <w:right w:val="single" w:sz="12" w:space="0" w:color="auto"/>
            </w:tcBorders>
          </w:tcPr>
          <w:p w14:paraId="36892043" w14:textId="77777777" w:rsidR="00C02FE5" w:rsidRPr="00661341" w:rsidRDefault="00C02FE5" w:rsidP="000A6EA5">
            <w:pPr>
              <w:spacing w:line="240" w:lineRule="auto"/>
              <w:rPr>
                <w:rFonts w:asciiTheme="minorHAnsi" w:hAnsiTheme="minorHAnsi" w:cstheme="minorHAnsi"/>
                <w:sz w:val="18"/>
                <w:szCs w:val="18"/>
              </w:rPr>
            </w:pPr>
            <w:r w:rsidRPr="00661341">
              <w:rPr>
                <w:rFonts w:asciiTheme="minorHAnsi" w:hAnsiTheme="minorHAnsi" w:cstheme="minorHAnsi"/>
                <w:sz w:val="18"/>
                <w:szCs w:val="18"/>
              </w:rPr>
              <w:t>Pump refill</w:t>
            </w:r>
          </w:p>
        </w:tc>
      </w:tr>
      <w:tr w:rsidR="00C02FE5" w:rsidRPr="003F68E1" w14:paraId="6307C66E" w14:textId="77777777" w:rsidTr="00591C42">
        <w:tc>
          <w:tcPr>
            <w:tcW w:w="681" w:type="dxa"/>
            <w:tcBorders>
              <w:left w:val="single" w:sz="12" w:space="0" w:color="auto"/>
            </w:tcBorders>
            <w:shd w:val="clear" w:color="auto" w:fill="1F497D" w:themeFill="text2"/>
          </w:tcPr>
          <w:p w14:paraId="446D2291" w14:textId="77777777" w:rsidR="00C02FE5" w:rsidRPr="003F68E1" w:rsidRDefault="00C02FE5" w:rsidP="000A6EA5">
            <w:pPr>
              <w:spacing w:line="240" w:lineRule="auto"/>
              <w:rPr>
                <w:rFonts w:asciiTheme="minorHAnsi" w:hAnsiTheme="minorHAnsi" w:cstheme="minorHAnsi"/>
                <w:color w:val="FFFFFF" w:themeColor="background1"/>
                <w:sz w:val="18"/>
                <w:szCs w:val="18"/>
              </w:rPr>
            </w:pPr>
          </w:p>
        </w:tc>
        <w:tc>
          <w:tcPr>
            <w:tcW w:w="757" w:type="dxa"/>
            <w:vAlign w:val="center"/>
          </w:tcPr>
          <w:p w14:paraId="29D3F170" w14:textId="77777777" w:rsidR="00C02FE5" w:rsidRPr="003F68E1" w:rsidRDefault="00C02FE5" w:rsidP="000A6EA5">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393.09</w:t>
            </w:r>
          </w:p>
        </w:tc>
        <w:tc>
          <w:tcPr>
            <w:tcW w:w="4076" w:type="dxa"/>
            <w:tcBorders>
              <w:right w:val="double" w:sz="12" w:space="0" w:color="auto"/>
            </w:tcBorders>
          </w:tcPr>
          <w:p w14:paraId="42E22A95" w14:textId="340810AD" w:rsidR="00C02FE5" w:rsidRPr="003F68E1" w:rsidRDefault="00C02FE5" w:rsidP="000A6EA5">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Hydraulic test </w:t>
            </w:r>
            <w:r w:rsidR="00175C86" w:rsidRPr="003F68E1">
              <w:rPr>
                <w:rFonts w:asciiTheme="minorHAnsi" w:hAnsiTheme="minorHAnsi" w:cstheme="minorHAnsi"/>
                <w:sz w:val="18"/>
                <w:szCs w:val="18"/>
              </w:rPr>
              <w:t>in INTP02</w:t>
            </w:r>
            <w:r w:rsidR="00175C86">
              <w:rPr>
                <w:rFonts w:asciiTheme="minorHAnsi" w:hAnsiTheme="minorHAnsi" w:cstheme="minorHAnsi"/>
                <w:sz w:val="18"/>
                <w:szCs w:val="18"/>
              </w:rPr>
              <w:t xml:space="preserve"> </w:t>
            </w:r>
            <w:r w:rsidRPr="003F68E1">
              <w:rPr>
                <w:rFonts w:asciiTheme="minorHAnsi" w:hAnsiTheme="minorHAnsi" w:cstheme="minorHAnsi"/>
                <w:sz w:val="18"/>
                <w:szCs w:val="18"/>
              </w:rPr>
              <w:t xml:space="preserve">– </w:t>
            </w:r>
            <w:r w:rsidR="000F2A56">
              <w:rPr>
                <w:rFonts w:asciiTheme="minorHAnsi" w:hAnsiTheme="minorHAnsi" w:cstheme="minorHAnsi"/>
                <w:sz w:val="18"/>
                <w:szCs w:val="18"/>
              </w:rPr>
              <w:t>Decrease</w:t>
            </w:r>
            <w:r w:rsidRPr="003F68E1">
              <w:rPr>
                <w:rFonts w:asciiTheme="minorHAnsi" w:hAnsiTheme="minorHAnsi" w:cstheme="minorHAnsi"/>
                <w:sz w:val="18"/>
                <w:szCs w:val="18"/>
              </w:rPr>
              <w:t>3</w:t>
            </w:r>
          </w:p>
        </w:tc>
        <w:tc>
          <w:tcPr>
            <w:tcW w:w="708" w:type="dxa"/>
            <w:tcBorders>
              <w:left w:val="double" w:sz="12" w:space="0" w:color="auto"/>
            </w:tcBorders>
            <w:shd w:val="clear" w:color="auto" w:fill="1F497D" w:themeFill="text2"/>
          </w:tcPr>
          <w:p w14:paraId="7988683F" w14:textId="742B1F7C" w:rsidR="00C02FE5" w:rsidRPr="003F68E1" w:rsidRDefault="006960EB" w:rsidP="000A6EA5">
            <w:pPr>
              <w:spacing w:line="240" w:lineRule="auto"/>
              <w:rPr>
                <w:rFonts w:asciiTheme="minorHAnsi" w:hAnsiTheme="minorHAnsi" w:cstheme="minorHAnsi"/>
                <w:color w:val="FFFFFF" w:themeColor="background1"/>
                <w:sz w:val="18"/>
                <w:szCs w:val="18"/>
              </w:rPr>
            </w:pPr>
            <w:r>
              <w:rPr>
                <w:rFonts w:asciiTheme="minorHAnsi" w:hAnsiTheme="minorHAnsi" w:cstheme="minorHAnsi"/>
                <w:color w:val="FFFFFF" w:themeColor="background1"/>
                <w:sz w:val="18"/>
                <w:szCs w:val="18"/>
              </w:rPr>
              <w:t>SS</w:t>
            </w:r>
          </w:p>
        </w:tc>
        <w:tc>
          <w:tcPr>
            <w:tcW w:w="1062" w:type="dxa"/>
            <w:vAlign w:val="center"/>
          </w:tcPr>
          <w:p w14:paraId="01143C17" w14:textId="3474811C" w:rsidR="00C02FE5" w:rsidRPr="003F68E1" w:rsidRDefault="00AC5503" w:rsidP="000A6EA5">
            <w:pPr>
              <w:spacing w:line="240" w:lineRule="auto"/>
              <w:jc w:val="right"/>
              <w:rPr>
                <w:rFonts w:asciiTheme="minorHAnsi" w:hAnsiTheme="minorHAnsi" w:cstheme="minorHAnsi"/>
                <w:sz w:val="18"/>
                <w:szCs w:val="18"/>
              </w:rPr>
            </w:pPr>
            <w:r>
              <w:rPr>
                <w:rFonts w:asciiTheme="minorHAnsi" w:hAnsiTheme="minorHAnsi" w:cstheme="minorHAnsi"/>
                <w:sz w:val="18"/>
                <w:szCs w:val="18"/>
              </w:rPr>
              <w:t>785.00</w:t>
            </w:r>
          </w:p>
        </w:tc>
        <w:tc>
          <w:tcPr>
            <w:tcW w:w="2747" w:type="dxa"/>
            <w:tcBorders>
              <w:right w:val="single" w:sz="12" w:space="0" w:color="auto"/>
            </w:tcBorders>
          </w:tcPr>
          <w:p w14:paraId="0051F3EF" w14:textId="7489D4DA" w:rsidR="00C02FE5" w:rsidRPr="003F68E1" w:rsidRDefault="00AC5503" w:rsidP="000A6EA5">
            <w:pPr>
              <w:spacing w:line="240" w:lineRule="auto"/>
              <w:rPr>
                <w:rFonts w:asciiTheme="minorHAnsi" w:hAnsiTheme="minorHAnsi" w:cstheme="minorHAnsi"/>
                <w:sz w:val="18"/>
                <w:szCs w:val="18"/>
              </w:rPr>
            </w:pPr>
            <w:r>
              <w:rPr>
                <w:rFonts w:asciiTheme="minorHAnsi" w:hAnsiTheme="minorHAnsi" w:cstheme="minorHAnsi"/>
                <w:sz w:val="18"/>
                <w:szCs w:val="18"/>
              </w:rPr>
              <w:t>Injection pressure asymptote</w:t>
            </w:r>
          </w:p>
        </w:tc>
      </w:tr>
      <w:tr w:rsidR="006960EB" w:rsidRPr="003F68E1" w14:paraId="2B85C10D" w14:textId="77777777" w:rsidTr="00591C42">
        <w:tc>
          <w:tcPr>
            <w:tcW w:w="681" w:type="dxa"/>
            <w:tcBorders>
              <w:left w:val="single" w:sz="12" w:space="0" w:color="auto"/>
            </w:tcBorders>
            <w:shd w:val="clear" w:color="auto" w:fill="1F497D" w:themeFill="text2"/>
          </w:tcPr>
          <w:p w14:paraId="3C544E8D"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09564A79"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398.71</w:t>
            </w:r>
          </w:p>
        </w:tc>
        <w:tc>
          <w:tcPr>
            <w:tcW w:w="4076" w:type="dxa"/>
            <w:tcBorders>
              <w:right w:val="double" w:sz="12" w:space="0" w:color="auto"/>
            </w:tcBorders>
          </w:tcPr>
          <w:p w14:paraId="4E73AFDD"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hydraulic testing</w:t>
            </w:r>
          </w:p>
        </w:tc>
        <w:tc>
          <w:tcPr>
            <w:tcW w:w="708" w:type="dxa"/>
            <w:tcBorders>
              <w:left w:val="double" w:sz="12" w:space="0" w:color="auto"/>
            </w:tcBorders>
            <w:shd w:val="clear" w:color="auto" w:fill="1F497D" w:themeFill="text2"/>
          </w:tcPr>
          <w:p w14:paraId="472E9C0F"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6225BF11" w14:textId="66B7AC8C"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790.97</w:t>
            </w:r>
          </w:p>
        </w:tc>
        <w:tc>
          <w:tcPr>
            <w:tcW w:w="2747" w:type="dxa"/>
            <w:tcBorders>
              <w:right w:val="single" w:sz="12" w:space="0" w:color="auto"/>
            </w:tcBorders>
          </w:tcPr>
          <w:p w14:paraId="5D1FE44A" w14:textId="2F6372B8"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Accidental increase in flow</w:t>
            </w:r>
          </w:p>
        </w:tc>
      </w:tr>
      <w:tr w:rsidR="006960EB" w:rsidRPr="003F68E1" w14:paraId="531E59D0" w14:textId="77777777" w:rsidTr="00591C42">
        <w:tc>
          <w:tcPr>
            <w:tcW w:w="681" w:type="dxa"/>
            <w:tcBorders>
              <w:left w:val="single" w:sz="12" w:space="0" w:color="auto"/>
            </w:tcBorders>
            <w:shd w:val="clear" w:color="auto" w:fill="1F497D" w:themeFill="text2"/>
          </w:tcPr>
          <w:p w14:paraId="454BE537" w14:textId="77777777" w:rsidR="006960EB" w:rsidRPr="003F68E1" w:rsidRDefault="006960EB" w:rsidP="006960EB">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G</w:t>
            </w:r>
          </w:p>
        </w:tc>
        <w:tc>
          <w:tcPr>
            <w:tcW w:w="757" w:type="dxa"/>
            <w:vAlign w:val="center"/>
          </w:tcPr>
          <w:p w14:paraId="0BA5527D"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447.67</w:t>
            </w:r>
          </w:p>
        </w:tc>
        <w:tc>
          <w:tcPr>
            <w:tcW w:w="4076" w:type="dxa"/>
            <w:tcBorders>
              <w:right w:val="double" w:sz="12" w:space="0" w:color="auto"/>
            </w:tcBorders>
          </w:tcPr>
          <w:p w14:paraId="605A4147"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Gas in injection interval</w:t>
            </w:r>
          </w:p>
        </w:tc>
        <w:tc>
          <w:tcPr>
            <w:tcW w:w="708" w:type="dxa"/>
            <w:tcBorders>
              <w:left w:val="double" w:sz="12" w:space="0" w:color="auto"/>
            </w:tcBorders>
            <w:shd w:val="clear" w:color="auto" w:fill="1F497D" w:themeFill="text2"/>
          </w:tcPr>
          <w:p w14:paraId="01871FA8"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37D621DC" w14:textId="1534B9FD"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792.11</w:t>
            </w:r>
          </w:p>
        </w:tc>
        <w:tc>
          <w:tcPr>
            <w:tcW w:w="2747" w:type="dxa"/>
            <w:tcBorders>
              <w:right w:val="single" w:sz="12" w:space="0" w:color="auto"/>
            </w:tcBorders>
          </w:tcPr>
          <w:p w14:paraId="2CDDC6BF" w14:textId="22CFDAC8"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Return to old flow rate</w:t>
            </w:r>
          </w:p>
        </w:tc>
      </w:tr>
      <w:tr w:rsidR="006960EB" w:rsidRPr="003F68E1" w14:paraId="7853A1ED" w14:textId="77777777" w:rsidTr="00591C42">
        <w:tc>
          <w:tcPr>
            <w:tcW w:w="681" w:type="dxa"/>
            <w:tcBorders>
              <w:left w:val="single" w:sz="12" w:space="0" w:color="auto"/>
            </w:tcBorders>
            <w:shd w:val="clear" w:color="auto" w:fill="1F497D" w:themeFill="text2"/>
          </w:tcPr>
          <w:p w14:paraId="4E6864E4"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15F360FD"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526.88</w:t>
            </w:r>
          </w:p>
        </w:tc>
        <w:tc>
          <w:tcPr>
            <w:tcW w:w="4076" w:type="dxa"/>
            <w:tcBorders>
              <w:right w:val="double" w:sz="12" w:space="0" w:color="auto"/>
            </w:tcBorders>
          </w:tcPr>
          <w:p w14:paraId="34DC7B70"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1</w:t>
            </w:r>
          </w:p>
        </w:tc>
        <w:tc>
          <w:tcPr>
            <w:tcW w:w="708" w:type="dxa"/>
            <w:tcBorders>
              <w:left w:val="double" w:sz="12" w:space="0" w:color="auto"/>
            </w:tcBorders>
            <w:shd w:val="clear" w:color="auto" w:fill="1F497D" w:themeFill="text2"/>
          </w:tcPr>
          <w:p w14:paraId="09785401"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683B5572" w14:textId="1B08E328"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803.40</w:t>
            </w:r>
          </w:p>
        </w:tc>
        <w:tc>
          <w:tcPr>
            <w:tcW w:w="2747" w:type="dxa"/>
            <w:tcBorders>
              <w:right w:val="single" w:sz="12" w:space="0" w:color="auto"/>
            </w:tcBorders>
          </w:tcPr>
          <w:p w14:paraId="4749E143" w14:textId="3EFF275C"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power cut</w:t>
            </w:r>
          </w:p>
        </w:tc>
      </w:tr>
      <w:tr w:rsidR="006960EB" w:rsidRPr="003F68E1" w14:paraId="6B265968" w14:textId="77777777" w:rsidTr="00591C42">
        <w:tc>
          <w:tcPr>
            <w:tcW w:w="681" w:type="dxa"/>
            <w:tcBorders>
              <w:left w:val="single" w:sz="12" w:space="0" w:color="auto"/>
            </w:tcBorders>
            <w:shd w:val="clear" w:color="auto" w:fill="1F497D" w:themeFill="text2"/>
          </w:tcPr>
          <w:p w14:paraId="3B77F217"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038F32E7"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540.63</w:t>
            </w:r>
          </w:p>
        </w:tc>
        <w:tc>
          <w:tcPr>
            <w:tcW w:w="4076" w:type="dxa"/>
            <w:tcBorders>
              <w:right w:val="double" w:sz="12" w:space="0" w:color="auto"/>
            </w:tcBorders>
          </w:tcPr>
          <w:p w14:paraId="27A07387"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1</w:t>
            </w:r>
          </w:p>
        </w:tc>
        <w:tc>
          <w:tcPr>
            <w:tcW w:w="708" w:type="dxa"/>
            <w:tcBorders>
              <w:left w:val="double" w:sz="12" w:space="0" w:color="auto"/>
            </w:tcBorders>
            <w:shd w:val="clear" w:color="auto" w:fill="1F497D" w:themeFill="text2"/>
          </w:tcPr>
          <w:p w14:paraId="517CD0F1"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3C6891A8" w14:textId="5D95C63E"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805.79</w:t>
            </w:r>
          </w:p>
        </w:tc>
        <w:tc>
          <w:tcPr>
            <w:tcW w:w="2747" w:type="dxa"/>
            <w:tcBorders>
              <w:right w:val="single" w:sz="12" w:space="0" w:color="auto"/>
            </w:tcBorders>
          </w:tcPr>
          <w:p w14:paraId="12A8A749" w14:textId="55E31FD9"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power cut</w:t>
            </w:r>
          </w:p>
        </w:tc>
      </w:tr>
      <w:tr w:rsidR="006960EB" w:rsidRPr="003F68E1" w14:paraId="56DE809E" w14:textId="77777777" w:rsidTr="00591C42">
        <w:tc>
          <w:tcPr>
            <w:tcW w:w="681" w:type="dxa"/>
            <w:tcBorders>
              <w:left w:val="single" w:sz="12" w:space="0" w:color="auto"/>
            </w:tcBorders>
            <w:shd w:val="clear" w:color="auto" w:fill="1F497D" w:themeFill="text2"/>
          </w:tcPr>
          <w:p w14:paraId="3940EC55"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0AB754F8"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554.88</w:t>
            </w:r>
          </w:p>
        </w:tc>
        <w:tc>
          <w:tcPr>
            <w:tcW w:w="4076" w:type="dxa"/>
            <w:tcBorders>
              <w:right w:val="double" w:sz="12" w:space="0" w:color="auto"/>
            </w:tcBorders>
          </w:tcPr>
          <w:p w14:paraId="36436AA3"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2</w:t>
            </w:r>
          </w:p>
        </w:tc>
        <w:tc>
          <w:tcPr>
            <w:tcW w:w="708" w:type="dxa"/>
            <w:tcBorders>
              <w:left w:val="double" w:sz="12" w:space="0" w:color="auto"/>
            </w:tcBorders>
            <w:shd w:val="clear" w:color="auto" w:fill="1F497D" w:themeFill="text2"/>
          </w:tcPr>
          <w:p w14:paraId="535EC010"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74FAFF46" w14:textId="0549B42F"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806.92</w:t>
            </w:r>
          </w:p>
        </w:tc>
        <w:tc>
          <w:tcPr>
            <w:tcW w:w="2747" w:type="dxa"/>
            <w:tcBorders>
              <w:right w:val="single" w:sz="12" w:space="0" w:color="auto"/>
            </w:tcBorders>
          </w:tcPr>
          <w:p w14:paraId="5C201BFC" w14:textId="77921536"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Increase in flowrate</w:t>
            </w:r>
          </w:p>
        </w:tc>
      </w:tr>
      <w:tr w:rsidR="006960EB" w:rsidRPr="003F68E1" w14:paraId="54A9FFC4" w14:textId="77777777" w:rsidTr="00591C42">
        <w:tc>
          <w:tcPr>
            <w:tcW w:w="681" w:type="dxa"/>
            <w:tcBorders>
              <w:left w:val="single" w:sz="12" w:space="0" w:color="auto"/>
            </w:tcBorders>
            <w:shd w:val="clear" w:color="auto" w:fill="1F497D" w:themeFill="text2"/>
          </w:tcPr>
          <w:p w14:paraId="30F900B8"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5B9D6C15"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569.31</w:t>
            </w:r>
          </w:p>
        </w:tc>
        <w:tc>
          <w:tcPr>
            <w:tcW w:w="4076" w:type="dxa"/>
            <w:tcBorders>
              <w:right w:val="double" w:sz="12" w:space="0" w:color="auto"/>
            </w:tcBorders>
          </w:tcPr>
          <w:p w14:paraId="41484848"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2</w:t>
            </w:r>
          </w:p>
        </w:tc>
        <w:tc>
          <w:tcPr>
            <w:tcW w:w="708" w:type="dxa"/>
            <w:tcBorders>
              <w:left w:val="double" w:sz="12" w:space="0" w:color="auto"/>
            </w:tcBorders>
            <w:shd w:val="clear" w:color="auto" w:fill="1F497D" w:themeFill="text2"/>
          </w:tcPr>
          <w:p w14:paraId="0D09C628"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4B039165" w14:textId="3A44A3EA"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819.13</w:t>
            </w:r>
          </w:p>
        </w:tc>
        <w:tc>
          <w:tcPr>
            <w:tcW w:w="2747" w:type="dxa"/>
            <w:tcBorders>
              <w:right w:val="single" w:sz="12" w:space="0" w:color="auto"/>
            </w:tcBorders>
          </w:tcPr>
          <w:p w14:paraId="62EDB79D" w14:textId="7651260A"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Increase in flowrate</w:t>
            </w:r>
          </w:p>
        </w:tc>
      </w:tr>
      <w:tr w:rsidR="006960EB" w:rsidRPr="003F68E1" w14:paraId="7C5A3526" w14:textId="77777777" w:rsidTr="00591C42">
        <w:tc>
          <w:tcPr>
            <w:tcW w:w="681" w:type="dxa"/>
            <w:tcBorders>
              <w:left w:val="single" w:sz="12" w:space="0" w:color="auto"/>
            </w:tcBorders>
            <w:shd w:val="clear" w:color="auto" w:fill="1F497D" w:themeFill="text2"/>
          </w:tcPr>
          <w:p w14:paraId="18C5D41A"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7866B160"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581.87</w:t>
            </w:r>
          </w:p>
        </w:tc>
        <w:tc>
          <w:tcPr>
            <w:tcW w:w="4076" w:type="dxa"/>
            <w:tcBorders>
              <w:right w:val="double" w:sz="12" w:space="0" w:color="auto"/>
            </w:tcBorders>
          </w:tcPr>
          <w:p w14:paraId="16AF981A"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 xml:space="preserve">Packer pressure increase </w:t>
            </w:r>
          </w:p>
        </w:tc>
        <w:tc>
          <w:tcPr>
            <w:tcW w:w="708" w:type="dxa"/>
            <w:tcBorders>
              <w:left w:val="double" w:sz="12" w:space="0" w:color="auto"/>
            </w:tcBorders>
            <w:shd w:val="clear" w:color="auto" w:fill="1F497D" w:themeFill="text2"/>
          </w:tcPr>
          <w:p w14:paraId="696AEA65"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45AF136F" w14:textId="222D4C44"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821.76</w:t>
            </w:r>
          </w:p>
        </w:tc>
        <w:tc>
          <w:tcPr>
            <w:tcW w:w="2747" w:type="dxa"/>
            <w:tcBorders>
              <w:right w:val="single" w:sz="12" w:space="0" w:color="auto"/>
            </w:tcBorders>
          </w:tcPr>
          <w:p w14:paraId="688974FE" w14:textId="3ED37F48"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Increase in flowrate</w:t>
            </w:r>
          </w:p>
        </w:tc>
      </w:tr>
      <w:tr w:rsidR="006960EB" w:rsidRPr="003F68E1" w14:paraId="1D14191C" w14:textId="77777777" w:rsidTr="00591C42">
        <w:tc>
          <w:tcPr>
            <w:tcW w:w="681" w:type="dxa"/>
            <w:tcBorders>
              <w:left w:val="single" w:sz="12" w:space="0" w:color="auto"/>
            </w:tcBorders>
            <w:shd w:val="clear" w:color="auto" w:fill="1F497D" w:themeFill="text2"/>
          </w:tcPr>
          <w:p w14:paraId="2BB5DCD4"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7AE58BC0"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582.84</w:t>
            </w:r>
          </w:p>
        </w:tc>
        <w:tc>
          <w:tcPr>
            <w:tcW w:w="4076" w:type="dxa"/>
            <w:tcBorders>
              <w:right w:val="double" w:sz="12" w:space="0" w:color="auto"/>
            </w:tcBorders>
          </w:tcPr>
          <w:p w14:paraId="532F43AD"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3</w:t>
            </w:r>
          </w:p>
        </w:tc>
        <w:tc>
          <w:tcPr>
            <w:tcW w:w="708" w:type="dxa"/>
            <w:tcBorders>
              <w:left w:val="double" w:sz="12" w:space="0" w:color="auto"/>
            </w:tcBorders>
            <w:shd w:val="clear" w:color="auto" w:fill="1F497D" w:themeFill="text2"/>
          </w:tcPr>
          <w:p w14:paraId="574438A9"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1062" w:type="dxa"/>
            <w:vAlign w:val="center"/>
          </w:tcPr>
          <w:p w14:paraId="6F3E8C0D" w14:textId="52C6B7EF"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849.63</w:t>
            </w:r>
          </w:p>
        </w:tc>
        <w:tc>
          <w:tcPr>
            <w:tcW w:w="2747" w:type="dxa"/>
            <w:tcBorders>
              <w:right w:val="single" w:sz="12" w:space="0" w:color="auto"/>
            </w:tcBorders>
          </w:tcPr>
          <w:p w14:paraId="4D8FB4B3" w14:textId="2C8B304E"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Increase in flowrate</w:t>
            </w:r>
          </w:p>
        </w:tc>
      </w:tr>
      <w:tr w:rsidR="006960EB" w:rsidRPr="003F68E1" w14:paraId="2B865F3C" w14:textId="77777777" w:rsidTr="00591C42">
        <w:tc>
          <w:tcPr>
            <w:tcW w:w="681" w:type="dxa"/>
            <w:tcBorders>
              <w:left w:val="single" w:sz="12" w:space="0" w:color="auto"/>
            </w:tcBorders>
            <w:shd w:val="clear" w:color="auto" w:fill="1F497D" w:themeFill="text2"/>
          </w:tcPr>
          <w:p w14:paraId="27141819"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48ED3127"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585.90</w:t>
            </w:r>
          </w:p>
        </w:tc>
        <w:tc>
          <w:tcPr>
            <w:tcW w:w="4076" w:type="dxa"/>
            <w:tcBorders>
              <w:right w:val="double" w:sz="12" w:space="0" w:color="auto"/>
            </w:tcBorders>
          </w:tcPr>
          <w:p w14:paraId="4E83763D"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Pause of gas ramp</w:t>
            </w:r>
          </w:p>
        </w:tc>
        <w:tc>
          <w:tcPr>
            <w:tcW w:w="708" w:type="dxa"/>
            <w:tcBorders>
              <w:left w:val="double" w:sz="12" w:space="0" w:color="auto"/>
            </w:tcBorders>
            <w:shd w:val="clear" w:color="auto" w:fill="1F497D" w:themeFill="text2"/>
          </w:tcPr>
          <w:p w14:paraId="245BF088" w14:textId="72C8EA10" w:rsidR="006960EB" w:rsidRPr="00661341" w:rsidRDefault="006960EB" w:rsidP="006960EB">
            <w:pPr>
              <w:spacing w:line="240" w:lineRule="auto"/>
              <w:rPr>
                <w:rFonts w:asciiTheme="minorHAnsi" w:hAnsiTheme="minorHAnsi" w:cstheme="minorHAnsi"/>
                <w:b/>
                <w:bCs/>
                <w:color w:val="FFFFFF" w:themeColor="background1"/>
                <w:sz w:val="18"/>
                <w:szCs w:val="18"/>
              </w:rPr>
            </w:pPr>
          </w:p>
        </w:tc>
        <w:tc>
          <w:tcPr>
            <w:tcW w:w="1062" w:type="dxa"/>
            <w:vAlign w:val="center"/>
          </w:tcPr>
          <w:p w14:paraId="76275A3C" w14:textId="20C85DD4" w:rsidR="006960EB" w:rsidRPr="00661341" w:rsidRDefault="006960EB" w:rsidP="006960EB">
            <w:pPr>
              <w:spacing w:line="240" w:lineRule="auto"/>
              <w:jc w:val="right"/>
              <w:rPr>
                <w:rFonts w:asciiTheme="minorHAnsi" w:hAnsiTheme="minorHAnsi" w:cstheme="minorHAnsi"/>
                <w:b/>
                <w:bCs/>
                <w:sz w:val="18"/>
                <w:szCs w:val="18"/>
              </w:rPr>
            </w:pPr>
            <w:r w:rsidRPr="003F68E1">
              <w:rPr>
                <w:rFonts w:asciiTheme="minorHAnsi" w:hAnsiTheme="minorHAnsi" w:cstheme="minorHAnsi"/>
                <w:sz w:val="18"/>
                <w:szCs w:val="18"/>
              </w:rPr>
              <w:t>855.95</w:t>
            </w:r>
          </w:p>
        </w:tc>
        <w:tc>
          <w:tcPr>
            <w:tcW w:w="2747" w:type="dxa"/>
            <w:tcBorders>
              <w:right w:val="single" w:sz="12" w:space="0" w:color="auto"/>
            </w:tcBorders>
          </w:tcPr>
          <w:p w14:paraId="5EBD9EEA" w14:textId="41C444CA" w:rsidR="006960EB" w:rsidRPr="00661341" w:rsidRDefault="006960EB" w:rsidP="006960EB">
            <w:pPr>
              <w:spacing w:line="240" w:lineRule="auto"/>
              <w:rPr>
                <w:rFonts w:asciiTheme="minorHAnsi" w:hAnsiTheme="minorHAnsi" w:cstheme="minorHAnsi"/>
                <w:b/>
                <w:bCs/>
                <w:sz w:val="18"/>
                <w:szCs w:val="18"/>
              </w:rPr>
            </w:pPr>
            <w:r w:rsidRPr="003F68E1">
              <w:rPr>
                <w:rFonts w:asciiTheme="minorHAnsi" w:hAnsiTheme="minorHAnsi" w:cstheme="minorHAnsi"/>
                <w:sz w:val="18"/>
                <w:szCs w:val="18"/>
              </w:rPr>
              <w:t>Increase in flowrate</w:t>
            </w:r>
          </w:p>
        </w:tc>
      </w:tr>
      <w:tr w:rsidR="006960EB" w:rsidRPr="003F68E1" w14:paraId="58297771" w14:textId="77777777" w:rsidTr="00591C42">
        <w:tc>
          <w:tcPr>
            <w:tcW w:w="681" w:type="dxa"/>
            <w:tcBorders>
              <w:left w:val="single" w:sz="12" w:space="0" w:color="auto"/>
            </w:tcBorders>
            <w:shd w:val="clear" w:color="auto" w:fill="1F497D" w:themeFill="text2"/>
          </w:tcPr>
          <w:p w14:paraId="5D004DAC"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6FB0A742"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590.66</w:t>
            </w:r>
          </w:p>
        </w:tc>
        <w:tc>
          <w:tcPr>
            <w:tcW w:w="4076" w:type="dxa"/>
            <w:tcBorders>
              <w:right w:val="double" w:sz="12" w:space="0" w:color="auto"/>
            </w:tcBorders>
          </w:tcPr>
          <w:p w14:paraId="670D7EC4"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Resumption of gas ramp</w:t>
            </w:r>
          </w:p>
        </w:tc>
        <w:tc>
          <w:tcPr>
            <w:tcW w:w="708" w:type="dxa"/>
            <w:tcBorders>
              <w:left w:val="double" w:sz="12" w:space="0" w:color="auto"/>
            </w:tcBorders>
            <w:shd w:val="clear" w:color="auto" w:fill="1F497D" w:themeFill="text2"/>
          </w:tcPr>
          <w:p w14:paraId="0BC525B5" w14:textId="218FCAC2" w:rsidR="006960EB" w:rsidRPr="00661341" w:rsidRDefault="006960EB" w:rsidP="006960EB">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2.0</w:t>
            </w:r>
          </w:p>
        </w:tc>
        <w:tc>
          <w:tcPr>
            <w:tcW w:w="1062" w:type="dxa"/>
            <w:vAlign w:val="center"/>
          </w:tcPr>
          <w:p w14:paraId="254457F0" w14:textId="246231FF" w:rsidR="006960EB" w:rsidRPr="00661341" w:rsidRDefault="006960EB" w:rsidP="006960EB">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858.71</w:t>
            </w:r>
          </w:p>
        </w:tc>
        <w:tc>
          <w:tcPr>
            <w:tcW w:w="2747" w:type="dxa"/>
            <w:tcBorders>
              <w:right w:val="single" w:sz="12" w:space="0" w:color="auto"/>
            </w:tcBorders>
          </w:tcPr>
          <w:p w14:paraId="49EE5B18" w14:textId="6624BBFB" w:rsidR="006960EB" w:rsidRPr="00661341" w:rsidRDefault="006960EB" w:rsidP="006960EB">
            <w:pPr>
              <w:spacing w:line="240" w:lineRule="auto"/>
              <w:rPr>
                <w:rFonts w:asciiTheme="minorHAnsi" w:hAnsiTheme="minorHAnsi" w:cstheme="minorHAnsi"/>
                <w:b/>
                <w:bCs/>
                <w:sz w:val="18"/>
                <w:szCs w:val="18"/>
              </w:rPr>
            </w:pPr>
            <w:r>
              <w:rPr>
                <w:rFonts w:asciiTheme="minorHAnsi" w:hAnsiTheme="minorHAnsi" w:cstheme="minorHAnsi"/>
                <w:b/>
                <w:bCs/>
                <w:sz w:val="18"/>
                <w:szCs w:val="18"/>
              </w:rPr>
              <w:t xml:space="preserve">Rate of </w:t>
            </w:r>
            <w:r w:rsidRPr="00661341">
              <w:rPr>
                <w:rFonts w:asciiTheme="minorHAnsi" w:hAnsiTheme="minorHAnsi" w:cstheme="minorHAnsi"/>
                <w:b/>
                <w:bCs/>
                <w:sz w:val="18"/>
                <w:szCs w:val="18"/>
              </w:rPr>
              <w:t>pressure</w:t>
            </w:r>
            <w:r>
              <w:rPr>
                <w:rFonts w:asciiTheme="minorHAnsi" w:hAnsiTheme="minorHAnsi" w:cstheme="minorHAnsi"/>
                <w:b/>
                <w:bCs/>
                <w:sz w:val="18"/>
                <w:szCs w:val="18"/>
              </w:rPr>
              <w:t xml:space="preserve"> change</w:t>
            </w:r>
          </w:p>
        </w:tc>
      </w:tr>
      <w:tr w:rsidR="006960EB" w:rsidRPr="003F68E1" w14:paraId="65A407C9" w14:textId="77777777" w:rsidTr="00591C42">
        <w:tc>
          <w:tcPr>
            <w:tcW w:w="681" w:type="dxa"/>
            <w:tcBorders>
              <w:left w:val="single" w:sz="12" w:space="0" w:color="auto"/>
            </w:tcBorders>
            <w:shd w:val="clear" w:color="auto" w:fill="1F497D" w:themeFill="text2"/>
          </w:tcPr>
          <w:p w14:paraId="49D80E14"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00A101EA"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599.24</w:t>
            </w:r>
          </w:p>
        </w:tc>
        <w:tc>
          <w:tcPr>
            <w:tcW w:w="4076" w:type="dxa"/>
            <w:tcBorders>
              <w:right w:val="double" w:sz="12" w:space="0" w:color="auto"/>
            </w:tcBorders>
          </w:tcPr>
          <w:p w14:paraId="3BD33005"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3</w:t>
            </w:r>
          </w:p>
        </w:tc>
        <w:tc>
          <w:tcPr>
            <w:tcW w:w="708" w:type="dxa"/>
            <w:tcBorders>
              <w:left w:val="double" w:sz="12" w:space="0" w:color="auto"/>
            </w:tcBorders>
            <w:shd w:val="clear" w:color="auto" w:fill="1F497D" w:themeFill="text2"/>
          </w:tcPr>
          <w:p w14:paraId="2FE60AA2" w14:textId="2A4C7CCD" w:rsidR="006960EB" w:rsidRPr="00661341" w:rsidRDefault="006960EB" w:rsidP="006960EB">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2.1</w:t>
            </w:r>
          </w:p>
        </w:tc>
        <w:tc>
          <w:tcPr>
            <w:tcW w:w="1062" w:type="dxa"/>
            <w:vAlign w:val="center"/>
          </w:tcPr>
          <w:p w14:paraId="2732AD7D" w14:textId="535C9E89" w:rsidR="006960EB" w:rsidRPr="00661341" w:rsidRDefault="006960EB" w:rsidP="006960EB">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858.74</w:t>
            </w:r>
          </w:p>
        </w:tc>
        <w:tc>
          <w:tcPr>
            <w:tcW w:w="2747" w:type="dxa"/>
            <w:tcBorders>
              <w:right w:val="single" w:sz="12" w:space="0" w:color="auto"/>
            </w:tcBorders>
          </w:tcPr>
          <w:p w14:paraId="5E365692" w14:textId="233AD459" w:rsidR="006960EB" w:rsidRPr="00661341" w:rsidRDefault="006960EB" w:rsidP="006960EB">
            <w:pPr>
              <w:spacing w:line="240" w:lineRule="auto"/>
              <w:rPr>
                <w:rFonts w:asciiTheme="minorHAnsi" w:hAnsiTheme="minorHAnsi" w:cstheme="minorHAnsi"/>
                <w:b/>
                <w:bCs/>
                <w:sz w:val="18"/>
                <w:szCs w:val="18"/>
              </w:rPr>
            </w:pPr>
            <w:r w:rsidRPr="00661341">
              <w:rPr>
                <w:rFonts w:asciiTheme="minorHAnsi" w:hAnsiTheme="minorHAnsi" w:cstheme="minorHAnsi"/>
                <w:b/>
                <w:bCs/>
                <w:sz w:val="18"/>
                <w:szCs w:val="18"/>
              </w:rPr>
              <w:t>Gas pressure peak</w:t>
            </w:r>
          </w:p>
        </w:tc>
      </w:tr>
      <w:tr w:rsidR="006960EB" w:rsidRPr="003F68E1" w14:paraId="202CC2D7" w14:textId="77777777" w:rsidTr="00591C42">
        <w:tc>
          <w:tcPr>
            <w:tcW w:w="681" w:type="dxa"/>
            <w:tcBorders>
              <w:left w:val="single" w:sz="12" w:space="0" w:color="auto"/>
            </w:tcBorders>
            <w:shd w:val="clear" w:color="auto" w:fill="1F497D" w:themeFill="text2"/>
          </w:tcPr>
          <w:p w14:paraId="60CBA7AC"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7FEC62C6"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615.01</w:t>
            </w:r>
          </w:p>
        </w:tc>
        <w:tc>
          <w:tcPr>
            <w:tcW w:w="4076" w:type="dxa"/>
            <w:tcBorders>
              <w:right w:val="double" w:sz="12" w:space="0" w:color="auto"/>
            </w:tcBorders>
          </w:tcPr>
          <w:p w14:paraId="2A963859"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Start of gas ramp 4</w:t>
            </w:r>
          </w:p>
        </w:tc>
        <w:tc>
          <w:tcPr>
            <w:tcW w:w="708" w:type="dxa"/>
            <w:tcBorders>
              <w:left w:val="double" w:sz="12" w:space="0" w:color="auto"/>
            </w:tcBorders>
            <w:shd w:val="clear" w:color="auto" w:fill="1F497D" w:themeFill="text2"/>
          </w:tcPr>
          <w:p w14:paraId="5FFC6FE5" w14:textId="22F1275C" w:rsidR="006960EB" w:rsidRPr="00661341" w:rsidRDefault="006960EB" w:rsidP="006960EB">
            <w:pPr>
              <w:spacing w:line="240" w:lineRule="auto"/>
              <w:rPr>
                <w:rFonts w:asciiTheme="minorHAnsi" w:hAnsiTheme="minorHAnsi" w:cstheme="minorHAnsi"/>
                <w:b/>
                <w:bCs/>
                <w:color w:val="FFFFFF" w:themeColor="background1"/>
                <w:sz w:val="18"/>
                <w:szCs w:val="18"/>
              </w:rPr>
            </w:pPr>
            <w:r w:rsidRPr="00661341">
              <w:rPr>
                <w:rFonts w:asciiTheme="minorHAnsi" w:hAnsiTheme="minorHAnsi" w:cstheme="minorHAnsi"/>
                <w:b/>
                <w:bCs/>
                <w:color w:val="FFFFFF" w:themeColor="background1"/>
                <w:sz w:val="18"/>
                <w:szCs w:val="18"/>
              </w:rPr>
              <w:t>2.2</w:t>
            </w:r>
          </w:p>
        </w:tc>
        <w:tc>
          <w:tcPr>
            <w:tcW w:w="1062" w:type="dxa"/>
            <w:vAlign w:val="center"/>
          </w:tcPr>
          <w:p w14:paraId="725D7B8E" w14:textId="187FC3C6" w:rsidR="006960EB" w:rsidRPr="00661341" w:rsidRDefault="006960EB" w:rsidP="006960EB">
            <w:pPr>
              <w:spacing w:line="240" w:lineRule="auto"/>
              <w:jc w:val="right"/>
              <w:rPr>
                <w:rFonts w:asciiTheme="minorHAnsi" w:hAnsiTheme="minorHAnsi" w:cstheme="minorHAnsi"/>
                <w:b/>
                <w:bCs/>
                <w:sz w:val="18"/>
                <w:szCs w:val="18"/>
              </w:rPr>
            </w:pPr>
            <w:r w:rsidRPr="00661341">
              <w:rPr>
                <w:rFonts w:asciiTheme="minorHAnsi" w:hAnsiTheme="minorHAnsi" w:cstheme="minorHAnsi"/>
                <w:b/>
                <w:bCs/>
                <w:sz w:val="18"/>
                <w:szCs w:val="18"/>
              </w:rPr>
              <w:t>858.77</w:t>
            </w:r>
          </w:p>
        </w:tc>
        <w:tc>
          <w:tcPr>
            <w:tcW w:w="2747" w:type="dxa"/>
            <w:tcBorders>
              <w:right w:val="single" w:sz="12" w:space="0" w:color="auto"/>
            </w:tcBorders>
          </w:tcPr>
          <w:p w14:paraId="0759EEDA" w14:textId="7886441D" w:rsidR="006960EB" w:rsidRPr="00661341" w:rsidRDefault="006960EB" w:rsidP="006960EB">
            <w:pPr>
              <w:spacing w:line="240" w:lineRule="auto"/>
              <w:rPr>
                <w:rFonts w:asciiTheme="minorHAnsi" w:hAnsiTheme="minorHAnsi" w:cstheme="minorHAnsi"/>
                <w:b/>
                <w:bCs/>
                <w:sz w:val="18"/>
                <w:szCs w:val="18"/>
              </w:rPr>
            </w:pPr>
            <w:r w:rsidRPr="00661341">
              <w:rPr>
                <w:rFonts w:asciiTheme="minorHAnsi" w:hAnsiTheme="minorHAnsi" w:cstheme="minorHAnsi"/>
                <w:b/>
                <w:bCs/>
                <w:sz w:val="18"/>
                <w:szCs w:val="18"/>
              </w:rPr>
              <w:t>Reduction in gas pressure</w:t>
            </w:r>
          </w:p>
        </w:tc>
      </w:tr>
      <w:tr w:rsidR="006960EB" w:rsidRPr="003F68E1" w14:paraId="734CC72F" w14:textId="77777777" w:rsidTr="00591C42">
        <w:tc>
          <w:tcPr>
            <w:tcW w:w="681" w:type="dxa"/>
            <w:tcBorders>
              <w:left w:val="single" w:sz="12" w:space="0" w:color="auto"/>
            </w:tcBorders>
            <w:shd w:val="clear" w:color="auto" w:fill="1F497D" w:themeFill="text2"/>
          </w:tcPr>
          <w:p w14:paraId="703B7AEF"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34E811F2"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624.58</w:t>
            </w:r>
          </w:p>
        </w:tc>
        <w:tc>
          <w:tcPr>
            <w:tcW w:w="4076" w:type="dxa"/>
            <w:tcBorders>
              <w:right w:val="double" w:sz="12" w:space="0" w:color="auto"/>
            </w:tcBorders>
          </w:tcPr>
          <w:p w14:paraId="460532C7"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ramp 4</w:t>
            </w:r>
          </w:p>
        </w:tc>
        <w:tc>
          <w:tcPr>
            <w:tcW w:w="708" w:type="dxa"/>
            <w:tcBorders>
              <w:left w:val="double" w:sz="12" w:space="0" w:color="auto"/>
            </w:tcBorders>
            <w:shd w:val="clear" w:color="auto" w:fill="1F497D" w:themeFill="text2"/>
          </w:tcPr>
          <w:p w14:paraId="5079C92B" w14:textId="51F00DC9" w:rsidR="006960EB" w:rsidRPr="003F68E1" w:rsidRDefault="006960EB" w:rsidP="006960EB">
            <w:pPr>
              <w:spacing w:line="240" w:lineRule="auto"/>
              <w:rPr>
                <w:rFonts w:asciiTheme="minorHAnsi" w:hAnsiTheme="minorHAnsi" w:cstheme="minorHAnsi"/>
                <w:color w:val="FFFFFF" w:themeColor="background1"/>
                <w:sz w:val="18"/>
                <w:szCs w:val="18"/>
              </w:rPr>
            </w:pPr>
            <w:r w:rsidRPr="00661341">
              <w:rPr>
                <w:rFonts w:asciiTheme="minorHAnsi" w:hAnsiTheme="minorHAnsi" w:cstheme="minorHAnsi"/>
                <w:b/>
                <w:bCs/>
                <w:color w:val="FFFFFF" w:themeColor="background1"/>
                <w:sz w:val="18"/>
                <w:szCs w:val="18"/>
              </w:rPr>
              <w:t>2.3</w:t>
            </w:r>
          </w:p>
        </w:tc>
        <w:tc>
          <w:tcPr>
            <w:tcW w:w="1062" w:type="dxa"/>
            <w:vAlign w:val="center"/>
          </w:tcPr>
          <w:p w14:paraId="6B275E65" w14:textId="014DBE9A" w:rsidR="006960EB" w:rsidRPr="003F68E1" w:rsidRDefault="006960EB" w:rsidP="006960EB">
            <w:pPr>
              <w:spacing w:line="240" w:lineRule="auto"/>
              <w:jc w:val="right"/>
              <w:rPr>
                <w:rFonts w:asciiTheme="minorHAnsi" w:hAnsiTheme="minorHAnsi" w:cstheme="minorHAnsi"/>
                <w:sz w:val="18"/>
                <w:szCs w:val="18"/>
              </w:rPr>
            </w:pPr>
            <w:r w:rsidRPr="00661341">
              <w:rPr>
                <w:rFonts w:asciiTheme="minorHAnsi" w:hAnsiTheme="minorHAnsi" w:cstheme="minorHAnsi"/>
                <w:b/>
                <w:bCs/>
                <w:sz w:val="18"/>
                <w:szCs w:val="18"/>
              </w:rPr>
              <w:t>858.81</w:t>
            </w:r>
          </w:p>
        </w:tc>
        <w:tc>
          <w:tcPr>
            <w:tcW w:w="2747" w:type="dxa"/>
            <w:tcBorders>
              <w:right w:val="single" w:sz="12" w:space="0" w:color="auto"/>
            </w:tcBorders>
          </w:tcPr>
          <w:p w14:paraId="605D387C" w14:textId="1E95C09C" w:rsidR="006960EB" w:rsidRPr="003F68E1" w:rsidRDefault="006960EB" w:rsidP="006960EB">
            <w:pPr>
              <w:spacing w:line="240" w:lineRule="auto"/>
              <w:rPr>
                <w:rFonts w:asciiTheme="minorHAnsi" w:hAnsiTheme="minorHAnsi" w:cstheme="minorHAnsi"/>
                <w:sz w:val="18"/>
                <w:szCs w:val="18"/>
              </w:rPr>
            </w:pPr>
            <w:r w:rsidRPr="00661341">
              <w:rPr>
                <w:rFonts w:asciiTheme="minorHAnsi" w:hAnsiTheme="minorHAnsi" w:cstheme="minorHAnsi"/>
                <w:b/>
                <w:bCs/>
                <w:sz w:val="18"/>
                <w:szCs w:val="18"/>
              </w:rPr>
              <w:t>Large reduction in gas pressure</w:t>
            </w:r>
          </w:p>
        </w:tc>
      </w:tr>
      <w:tr w:rsidR="006960EB" w:rsidRPr="003F68E1" w14:paraId="0A27C49C" w14:textId="77777777" w:rsidTr="00591C42">
        <w:tc>
          <w:tcPr>
            <w:tcW w:w="681" w:type="dxa"/>
            <w:tcBorders>
              <w:left w:val="single" w:sz="12" w:space="0" w:color="auto"/>
            </w:tcBorders>
            <w:shd w:val="clear" w:color="auto" w:fill="1F497D" w:themeFill="text2"/>
          </w:tcPr>
          <w:p w14:paraId="6382439E" w14:textId="77777777" w:rsidR="006960EB" w:rsidRPr="003F68E1" w:rsidRDefault="006960EB" w:rsidP="006960EB">
            <w:pPr>
              <w:spacing w:line="240" w:lineRule="auto"/>
              <w:rPr>
                <w:rFonts w:asciiTheme="minorHAnsi" w:hAnsiTheme="minorHAnsi" w:cstheme="minorHAnsi"/>
                <w:color w:val="FFFFFF" w:themeColor="background1"/>
                <w:sz w:val="18"/>
                <w:szCs w:val="18"/>
              </w:rPr>
            </w:pPr>
          </w:p>
        </w:tc>
        <w:tc>
          <w:tcPr>
            <w:tcW w:w="757" w:type="dxa"/>
            <w:vAlign w:val="center"/>
          </w:tcPr>
          <w:p w14:paraId="1768F3D2" w14:textId="77777777" w:rsidR="006960EB" w:rsidRPr="003F68E1" w:rsidRDefault="006960EB" w:rsidP="006960EB">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640.86</w:t>
            </w:r>
          </w:p>
        </w:tc>
        <w:tc>
          <w:tcPr>
            <w:tcW w:w="4076" w:type="dxa"/>
            <w:tcBorders>
              <w:right w:val="double" w:sz="12" w:space="0" w:color="auto"/>
            </w:tcBorders>
          </w:tcPr>
          <w:p w14:paraId="305E7696" w14:textId="77777777"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Packer pressure increase</w:t>
            </w:r>
          </w:p>
        </w:tc>
        <w:tc>
          <w:tcPr>
            <w:tcW w:w="708" w:type="dxa"/>
            <w:tcBorders>
              <w:left w:val="double" w:sz="12" w:space="0" w:color="auto"/>
            </w:tcBorders>
            <w:shd w:val="clear" w:color="auto" w:fill="1F497D" w:themeFill="text2"/>
          </w:tcPr>
          <w:p w14:paraId="32F83448" w14:textId="4B7A72D2" w:rsidR="006960EB" w:rsidRPr="003F68E1" w:rsidRDefault="006960EB" w:rsidP="006960EB">
            <w:pPr>
              <w:spacing w:line="240" w:lineRule="auto"/>
              <w:rPr>
                <w:rFonts w:asciiTheme="minorHAnsi" w:hAnsiTheme="minorHAnsi" w:cstheme="minorHAnsi"/>
                <w:color w:val="FFFFFF" w:themeColor="background1"/>
                <w:sz w:val="18"/>
                <w:szCs w:val="18"/>
              </w:rPr>
            </w:pPr>
            <w:r w:rsidRPr="003F68E1">
              <w:rPr>
                <w:rFonts w:asciiTheme="minorHAnsi" w:hAnsiTheme="minorHAnsi" w:cstheme="minorHAnsi"/>
                <w:color w:val="FFFFFF" w:themeColor="background1"/>
                <w:sz w:val="18"/>
                <w:szCs w:val="18"/>
              </w:rPr>
              <w:t>S</w:t>
            </w:r>
          </w:p>
        </w:tc>
        <w:tc>
          <w:tcPr>
            <w:tcW w:w="1062" w:type="dxa"/>
            <w:vAlign w:val="center"/>
          </w:tcPr>
          <w:p w14:paraId="76FA752F" w14:textId="3393C8F1" w:rsidR="006960EB" w:rsidRPr="003F68E1" w:rsidRDefault="006960EB" w:rsidP="00591C42">
            <w:pPr>
              <w:spacing w:line="240" w:lineRule="auto"/>
              <w:jc w:val="right"/>
              <w:rPr>
                <w:rFonts w:asciiTheme="minorHAnsi" w:hAnsiTheme="minorHAnsi" w:cstheme="minorHAnsi"/>
                <w:sz w:val="18"/>
                <w:szCs w:val="18"/>
              </w:rPr>
            </w:pPr>
            <w:r w:rsidRPr="003F68E1">
              <w:rPr>
                <w:rFonts w:asciiTheme="minorHAnsi" w:hAnsiTheme="minorHAnsi" w:cstheme="minorHAnsi"/>
                <w:sz w:val="18"/>
                <w:szCs w:val="18"/>
              </w:rPr>
              <w:t>875.65</w:t>
            </w:r>
          </w:p>
        </w:tc>
        <w:tc>
          <w:tcPr>
            <w:tcW w:w="2747" w:type="dxa"/>
            <w:tcBorders>
              <w:right w:val="single" w:sz="12" w:space="0" w:color="auto"/>
            </w:tcBorders>
          </w:tcPr>
          <w:p w14:paraId="016E93C6" w14:textId="4790998C" w:rsidR="006960EB" w:rsidRPr="003F68E1" w:rsidRDefault="006960EB" w:rsidP="006960EB">
            <w:pPr>
              <w:spacing w:line="240" w:lineRule="auto"/>
              <w:rPr>
                <w:rFonts w:asciiTheme="minorHAnsi" w:hAnsiTheme="minorHAnsi" w:cstheme="minorHAnsi"/>
                <w:sz w:val="18"/>
                <w:szCs w:val="18"/>
              </w:rPr>
            </w:pPr>
            <w:r w:rsidRPr="003F68E1">
              <w:rPr>
                <w:rFonts w:asciiTheme="minorHAnsi" w:hAnsiTheme="minorHAnsi" w:cstheme="minorHAnsi"/>
                <w:sz w:val="18"/>
                <w:szCs w:val="18"/>
              </w:rPr>
              <w:t>End of gas injection (Shut-in)</w:t>
            </w:r>
          </w:p>
        </w:tc>
      </w:tr>
    </w:tbl>
    <w:p w14:paraId="32AE588F" w14:textId="720AF005" w:rsidR="00C02FE5" w:rsidRDefault="00C02FE5" w:rsidP="00C02FE5">
      <w:pPr>
        <w:pStyle w:val="Caption"/>
      </w:pPr>
      <w:bookmarkStart w:id="5" w:name="_Ref219127928"/>
      <w:r w:rsidRPr="00C10C66">
        <w:t xml:space="preserve">Table </w:t>
      </w:r>
      <w:fldSimple w:instr=" SEQ Table \* ARABIC ">
        <w:r w:rsidR="001B29F8">
          <w:rPr>
            <w:noProof/>
          </w:rPr>
          <w:t>2</w:t>
        </w:r>
      </w:fldSimple>
      <w:bookmarkEnd w:id="5"/>
      <w:r>
        <w:rPr>
          <w:noProof/>
        </w:rPr>
        <w:t>:</w:t>
      </w:r>
      <w:r w:rsidRPr="00C10C66">
        <w:t xml:space="preserve"> Events during </w:t>
      </w:r>
      <w:r w:rsidR="00964651">
        <w:t xml:space="preserve">the </w:t>
      </w:r>
      <w:r w:rsidRPr="00C10C66">
        <w:t xml:space="preserve">GT </w:t>
      </w:r>
      <w:r w:rsidR="00964651">
        <w:t xml:space="preserve">filed test, including </w:t>
      </w:r>
      <w:r w:rsidRPr="00C10C66">
        <w:t xml:space="preserve">Gas </w:t>
      </w:r>
      <w:r>
        <w:t xml:space="preserve">Injection </w:t>
      </w:r>
      <w:r w:rsidRPr="00C10C66">
        <w:t>Test 1.</w:t>
      </w:r>
    </w:p>
    <w:p w14:paraId="09F5BAA3" w14:textId="77777777" w:rsidR="00643C50" w:rsidRDefault="00643C50" w:rsidP="00643C50">
      <w:r w:rsidRPr="000D4C17">
        <w:t xml:space="preserve">Gas flow rate during the constant pressure hold stages was analysed. </w:t>
      </w:r>
      <w:r w:rsidRPr="00EF6A2A">
        <w:t>Flow converted to standard pressure and temperature (STP) increased</w:t>
      </w:r>
      <w:r w:rsidRPr="000D4C17">
        <w:t xml:space="preserve"> from 1.838 ×10</w:t>
      </w:r>
      <w:r w:rsidRPr="000D4C17">
        <w:rPr>
          <w:vertAlign w:val="superscript"/>
        </w:rPr>
        <w:t>-10</w:t>
      </w:r>
      <w:r w:rsidRPr="000D4C17">
        <w:t xml:space="preserve"> m</w:t>
      </w:r>
      <w:r>
        <w:rPr>
          <w:vertAlign w:val="superscript"/>
        </w:rPr>
        <w:t>3</w:t>
      </w:r>
      <w:r w:rsidRPr="000D4C17">
        <w:t>/s at 602 kPa to 3.036 ×10</w:t>
      </w:r>
      <w:r w:rsidRPr="000D4C17">
        <w:rPr>
          <w:vertAlign w:val="superscript"/>
        </w:rPr>
        <w:t>-9</w:t>
      </w:r>
      <w:r w:rsidRPr="000D4C17">
        <w:t xml:space="preserve"> m</w:t>
      </w:r>
      <w:r>
        <w:rPr>
          <w:vertAlign w:val="superscript"/>
        </w:rPr>
        <w:t>3</w:t>
      </w:r>
      <w:r w:rsidRPr="000D4C17">
        <w:t xml:space="preserve">/s at 4099 kPa, as shown by the power-law in </w:t>
      </w:r>
      <w:r>
        <w:fldChar w:fldCharType="begin"/>
      </w:r>
      <w:r>
        <w:instrText xml:space="preserve"> REF _Ref236822995 \h </w:instrText>
      </w:r>
      <w:r>
        <w:fldChar w:fldCharType="separate"/>
      </w:r>
      <w:r>
        <w:t>Fig.</w:t>
      </w:r>
      <w:r>
        <w:rPr>
          <w:noProof/>
        </w:rPr>
        <w:t>5</w:t>
      </w:r>
      <w:r>
        <w:fldChar w:fldCharType="end"/>
      </w:r>
      <w:r>
        <w:t>b</w:t>
      </w:r>
      <w:r w:rsidRPr="000D4C17">
        <w:t xml:space="preserve">. </w:t>
      </w:r>
      <w:r>
        <w:t>Interaction</w:t>
      </w:r>
      <w:r w:rsidRPr="000D4C17">
        <w:t xml:space="preserve"> is </w:t>
      </w:r>
      <w:r>
        <w:t>observed</w:t>
      </w:r>
      <w:r w:rsidRPr="000D4C17">
        <w:t xml:space="preserve"> between the injection interval INTP02 of BGT-10 and the pore pressure interval above (INTP03). This has been interpreted as </w:t>
      </w:r>
      <w:r>
        <w:t xml:space="preserve">either </w:t>
      </w:r>
      <w:r w:rsidRPr="000D4C17">
        <w:t>gas moving upwards</w:t>
      </w:r>
      <w:r>
        <w:t xml:space="preserve"> or the displacement of pore fluid</w:t>
      </w:r>
      <w:r w:rsidRPr="000D4C17">
        <w:t xml:space="preserve"> to INTP03 </w:t>
      </w:r>
      <w:r>
        <w:t xml:space="preserve">and not bypass of the </w:t>
      </w:r>
      <w:r>
        <w:lastRenderedPageBreak/>
        <w:t xml:space="preserve">packer/borehole wall and/or along the borehole disturbed zone </w:t>
      </w:r>
      <w:r w:rsidRPr="000D4C17">
        <w:t xml:space="preserve">as little change in slope is seen when the pressure in the packers was increased (green dashed lines in </w:t>
      </w:r>
      <w:r>
        <w:fldChar w:fldCharType="begin"/>
      </w:r>
      <w:r>
        <w:instrText xml:space="preserve"> REF _Ref236822995 \h </w:instrText>
      </w:r>
      <w:r>
        <w:fldChar w:fldCharType="separate"/>
      </w:r>
      <w:r>
        <w:t>Fig.</w:t>
      </w:r>
      <w:r>
        <w:rPr>
          <w:noProof/>
        </w:rPr>
        <w:t>5</w:t>
      </w:r>
      <w:r>
        <w:fldChar w:fldCharType="end"/>
      </w:r>
      <w:r w:rsidRPr="000D4C17">
        <w:t>a)</w:t>
      </w:r>
      <w:r>
        <w:t>. Moreover,</w:t>
      </w:r>
      <w:r w:rsidRPr="000D4C17">
        <w:t xml:space="preserve"> coupling observed during hydraulic testing </w:t>
      </w:r>
      <w:r>
        <w:t>wa</w:t>
      </w:r>
      <w:r w:rsidRPr="000D4C17">
        <w:t>s not as strong</w:t>
      </w:r>
      <w:r>
        <w:t xml:space="preserve">, even accounting for the difference in pressure gradient </w:t>
      </w:r>
      <w:r w:rsidRPr="000D4C17">
        <w:t>(</w:t>
      </w:r>
      <w:r>
        <w:fldChar w:fldCharType="begin"/>
      </w:r>
      <w:r>
        <w:instrText xml:space="preserve"> REF _Ref236822624 \h </w:instrText>
      </w:r>
      <w:r>
        <w:fldChar w:fldCharType="separate"/>
      </w:r>
      <w:r>
        <w:t>Fig.</w:t>
      </w:r>
      <w:r>
        <w:rPr>
          <w:noProof/>
        </w:rPr>
        <w:t>4</w:t>
      </w:r>
      <w:r>
        <w:fldChar w:fldCharType="end"/>
      </w:r>
      <w:r w:rsidRPr="000D4C17">
        <w:t>c).</w:t>
      </w:r>
      <w:r>
        <w:t xml:space="preserve"> T</w:t>
      </w:r>
      <w:r w:rsidRPr="000D4C17">
        <w:t xml:space="preserve">here was little correlation with the gas injection pressure </w:t>
      </w:r>
      <w:r>
        <w:t>i</w:t>
      </w:r>
      <w:r w:rsidRPr="000D4C17">
        <w:t>n the remaining observation boreholes (Cuss et al., 2024).</w:t>
      </w:r>
    </w:p>
    <w:tbl>
      <w:tblPr>
        <w:tblStyle w:val="TableGrid"/>
        <w:tblW w:w="0" w:type="auto"/>
        <w:tblLook w:val="04A0" w:firstRow="1" w:lastRow="0" w:firstColumn="1" w:lastColumn="0" w:noHBand="0" w:noVBand="1"/>
      </w:tblPr>
      <w:tblGrid>
        <w:gridCol w:w="718"/>
        <w:gridCol w:w="711"/>
        <w:gridCol w:w="894"/>
        <w:gridCol w:w="3342"/>
        <w:gridCol w:w="4360"/>
      </w:tblGrid>
      <w:tr w:rsidR="009B0666" w:rsidRPr="00C34516" w14:paraId="2AE6D058" w14:textId="77777777" w:rsidTr="00871526">
        <w:tc>
          <w:tcPr>
            <w:tcW w:w="718" w:type="dxa"/>
            <w:shd w:val="clear" w:color="auto" w:fill="1F497D" w:themeFill="text2"/>
            <w:vAlign w:val="center"/>
          </w:tcPr>
          <w:p w14:paraId="7836706A" w14:textId="70DB0AC9" w:rsidR="009B0666" w:rsidRPr="00591C42" w:rsidRDefault="009B0666"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Event</w:t>
            </w:r>
          </w:p>
        </w:tc>
        <w:tc>
          <w:tcPr>
            <w:tcW w:w="711" w:type="dxa"/>
            <w:shd w:val="clear" w:color="auto" w:fill="1F497D" w:themeFill="text2"/>
            <w:vAlign w:val="center"/>
          </w:tcPr>
          <w:p w14:paraId="5B839482" w14:textId="594BE5AA" w:rsidR="009B0666" w:rsidRPr="00591C42" w:rsidRDefault="009B0666"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Day</w:t>
            </w:r>
          </w:p>
        </w:tc>
        <w:tc>
          <w:tcPr>
            <w:tcW w:w="894" w:type="dxa"/>
            <w:shd w:val="clear" w:color="auto" w:fill="1F497D" w:themeFill="text2"/>
            <w:vAlign w:val="center"/>
          </w:tcPr>
          <w:p w14:paraId="61E51EC2" w14:textId="1E0E4E23" w:rsidR="009B0666" w:rsidRPr="00591C42" w:rsidRDefault="009B0666"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Gas Pressure</w:t>
            </w:r>
            <w:r w:rsidR="00E72DCA" w:rsidRPr="00591C42">
              <w:rPr>
                <w:rFonts w:asciiTheme="minorHAnsi" w:hAnsiTheme="minorHAnsi" w:cstheme="minorHAnsi"/>
                <w:b/>
                <w:bCs/>
                <w:color w:val="FFFFFF" w:themeColor="background1"/>
                <w:sz w:val="18"/>
                <w:szCs w:val="18"/>
              </w:rPr>
              <w:t xml:space="preserve"> (kPa)</w:t>
            </w:r>
          </w:p>
        </w:tc>
        <w:tc>
          <w:tcPr>
            <w:tcW w:w="3342" w:type="dxa"/>
            <w:shd w:val="clear" w:color="auto" w:fill="1F497D" w:themeFill="text2"/>
            <w:vAlign w:val="center"/>
          </w:tcPr>
          <w:p w14:paraId="2DD9E905" w14:textId="054209A1" w:rsidR="009B0666" w:rsidRPr="00591C42" w:rsidRDefault="00BC3957"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Event</w:t>
            </w:r>
          </w:p>
        </w:tc>
        <w:tc>
          <w:tcPr>
            <w:tcW w:w="4360" w:type="dxa"/>
            <w:shd w:val="clear" w:color="auto" w:fill="1F497D" w:themeFill="text2"/>
            <w:vAlign w:val="center"/>
          </w:tcPr>
          <w:p w14:paraId="1BCD37EA" w14:textId="6E20CC27" w:rsidR="009B0666" w:rsidRPr="00591C42" w:rsidRDefault="00BC3957" w:rsidP="00591C42">
            <w:pPr>
              <w:spacing w:line="240" w:lineRule="auto"/>
              <w:jc w:val="center"/>
              <w:rPr>
                <w:rFonts w:asciiTheme="minorHAnsi" w:hAnsiTheme="minorHAnsi" w:cstheme="minorHAnsi"/>
                <w:b/>
                <w:bCs/>
                <w:color w:val="FFFFFF" w:themeColor="background1"/>
                <w:sz w:val="18"/>
                <w:szCs w:val="18"/>
              </w:rPr>
            </w:pPr>
            <w:r w:rsidRPr="00591C42">
              <w:rPr>
                <w:rFonts w:asciiTheme="minorHAnsi" w:hAnsiTheme="minorHAnsi" w:cstheme="minorHAnsi"/>
                <w:b/>
                <w:bCs/>
                <w:color w:val="FFFFFF" w:themeColor="background1"/>
                <w:sz w:val="18"/>
                <w:szCs w:val="18"/>
              </w:rPr>
              <w:t>Interpretation</w:t>
            </w:r>
          </w:p>
        </w:tc>
      </w:tr>
      <w:tr w:rsidR="003C48B2" w:rsidRPr="00C131F3" w14:paraId="0CA1B46E" w14:textId="77777777" w:rsidTr="00871526">
        <w:tc>
          <w:tcPr>
            <w:tcW w:w="718" w:type="dxa"/>
            <w:vAlign w:val="center"/>
          </w:tcPr>
          <w:p w14:paraId="4DFD3DA2" w14:textId="77777777" w:rsidR="003C48B2" w:rsidRPr="00591C42" w:rsidRDefault="003C48B2"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1.0a</w:t>
            </w:r>
          </w:p>
        </w:tc>
        <w:tc>
          <w:tcPr>
            <w:tcW w:w="711" w:type="dxa"/>
            <w:vAlign w:val="center"/>
          </w:tcPr>
          <w:p w14:paraId="07325FE0" w14:textId="77777777" w:rsidR="003C48B2" w:rsidRPr="00591C42" w:rsidRDefault="003C48B2" w:rsidP="00591C42">
            <w:pPr>
              <w:spacing w:line="240" w:lineRule="auto"/>
              <w:jc w:val="right"/>
              <w:rPr>
                <w:rFonts w:asciiTheme="minorHAnsi" w:hAnsiTheme="minorHAnsi" w:cstheme="minorHAnsi"/>
                <w:sz w:val="18"/>
                <w:szCs w:val="18"/>
              </w:rPr>
            </w:pPr>
            <w:r w:rsidRPr="004B5F5C">
              <w:rPr>
                <w:rFonts w:asciiTheme="minorHAnsi" w:hAnsiTheme="minorHAnsi" w:cstheme="minorHAnsi"/>
                <w:sz w:val="18"/>
                <w:szCs w:val="18"/>
              </w:rPr>
              <w:t>751.63</w:t>
            </w:r>
          </w:p>
        </w:tc>
        <w:tc>
          <w:tcPr>
            <w:tcW w:w="894" w:type="dxa"/>
            <w:vAlign w:val="center"/>
          </w:tcPr>
          <w:p w14:paraId="3294B6B1" w14:textId="22A251E0" w:rsidR="003C48B2" w:rsidRPr="00591C42" w:rsidRDefault="003C48B2"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4186</w:t>
            </w:r>
          </w:p>
        </w:tc>
        <w:tc>
          <w:tcPr>
            <w:tcW w:w="3342" w:type="dxa"/>
            <w:vAlign w:val="center"/>
          </w:tcPr>
          <w:p w14:paraId="0E31857C" w14:textId="30FF9B46" w:rsidR="003C48B2" w:rsidRPr="00591C42" w:rsidRDefault="00515D07"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3C48B2" w:rsidRPr="004B5F5C">
              <w:rPr>
                <w:rFonts w:asciiTheme="minorHAnsi" w:hAnsiTheme="minorHAnsi" w:cstheme="minorHAnsi"/>
                <w:sz w:val="18"/>
                <w:szCs w:val="18"/>
              </w:rPr>
              <w:t>Rate of pressure change</w:t>
            </w:r>
            <w:r w:rsidR="00AD2331">
              <w:rPr>
                <w:rFonts w:asciiTheme="minorHAnsi" w:hAnsiTheme="minorHAnsi" w:cstheme="minorHAnsi"/>
                <w:sz w:val="18"/>
                <w:szCs w:val="18"/>
              </w:rPr>
              <w:t xml:space="preserve"> </w:t>
            </w:r>
            <w:r w:rsidR="00E6486B">
              <w:rPr>
                <w:rFonts w:asciiTheme="minorHAnsi" w:hAnsiTheme="minorHAnsi" w:cstheme="minorHAnsi"/>
                <w:sz w:val="18"/>
                <w:szCs w:val="18"/>
              </w:rPr>
              <w:t>increase</w:t>
            </w:r>
          </w:p>
        </w:tc>
        <w:tc>
          <w:tcPr>
            <w:tcW w:w="4360" w:type="dxa"/>
            <w:vAlign w:val="center"/>
          </w:tcPr>
          <w:p w14:paraId="1CDAB014" w14:textId="77777777" w:rsidR="003C48B2" w:rsidRPr="00591C42" w:rsidRDefault="003C48B2"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First indication of gas entering the borehole wall</w:t>
            </w:r>
          </w:p>
        </w:tc>
      </w:tr>
      <w:tr w:rsidR="003C48B2" w:rsidRPr="00C131F3" w14:paraId="27B05120" w14:textId="77777777" w:rsidTr="00871526">
        <w:tc>
          <w:tcPr>
            <w:tcW w:w="718" w:type="dxa"/>
            <w:vAlign w:val="center"/>
          </w:tcPr>
          <w:p w14:paraId="3293862D" w14:textId="77777777" w:rsidR="003C48B2" w:rsidRPr="00591C42" w:rsidRDefault="003C48B2"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1.0b</w:t>
            </w:r>
          </w:p>
        </w:tc>
        <w:tc>
          <w:tcPr>
            <w:tcW w:w="711" w:type="dxa"/>
            <w:vAlign w:val="center"/>
          </w:tcPr>
          <w:p w14:paraId="608F3840" w14:textId="77777777" w:rsidR="003C48B2" w:rsidRPr="00591C42" w:rsidRDefault="003C48B2" w:rsidP="00591C42">
            <w:pPr>
              <w:spacing w:line="240" w:lineRule="auto"/>
              <w:jc w:val="right"/>
              <w:rPr>
                <w:rFonts w:asciiTheme="minorHAnsi" w:hAnsiTheme="minorHAnsi" w:cstheme="minorHAnsi"/>
                <w:sz w:val="18"/>
                <w:szCs w:val="18"/>
              </w:rPr>
            </w:pPr>
            <w:r w:rsidRPr="004B5F5C">
              <w:rPr>
                <w:rFonts w:asciiTheme="minorHAnsi" w:hAnsiTheme="minorHAnsi" w:cstheme="minorHAnsi"/>
                <w:sz w:val="18"/>
                <w:szCs w:val="18"/>
              </w:rPr>
              <w:t>751.78</w:t>
            </w:r>
          </w:p>
        </w:tc>
        <w:tc>
          <w:tcPr>
            <w:tcW w:w="894" w:type="dxa"/>
            <w:vAlign w:val="center"/>
          </w:tcPr>
          <w:p w14:paraId="716DC929" w14:textId="0EC15A5B" w:rsidR="003C48B2" w:rsidRPr="00591C42" w:rsidRDefault="003C48B2"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419</w:t>
            </w:r>
            <w:r w:rsidR="004B5F5C">
              <w:rPr>
                <w:rFonts w:asciiTheme="minorHAnsi" w:hAnsiTheme="minorHAnsi" w:cstheme="minorHAnsi"/>
                <w:sz w:val="18"/>
                <w:szCs w:val="18"/>
              </w:rPr>
              <w:t>2</w:t>
            </w:r>
          </w:p>
        </w:tc>
        <w:tc>
          <w:tcPr>
            <w:tcW w:w="3342" w:type="dxa"/>
            <w:vAlign w:val="center"/>
          </w:tcPr>
          <w:p w14:paraId="1BCB28E7" w14:textId="36F61424" w:rsidR="003C48B2" w:rsidRPr="00591C42" w:rsidRDefault="007C776F"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3C48B2" w:rsidRPr="004B5F5C">
              <w:rPr>
                <w:rFonts w:asciiTheme="minorHAnsi" w:hAnsiTheme="minorHAnsi" w:cstheme="minorHAnsi"/>
                <w:sz w:val="18"/>
                <w:szCs w:val="18"/>
              </w:rPr>
              <w:t>Rate of pressure change</w:t>
            </w:r>
            <w:r w:rsidR="00E6486B">
              <w:rPr>
                <w:rFonts w:asciiTheme="minorHAnsi" w:hAnsiTheme="minorHAnsi" w:cstheme="minorHAnsi"/>
                <w:sz w:val="18"/>
                <w:szCs w:val="18"/>
              </w:rPr>
              <w:t xml:space="preserve"> decrease</w:t>
            </w:r>
          </w:p>
        </w:tc>
        <w:tc>
          <w:tcPr>
            <w:tcW w:w="4360" w:type="dxa"/>
            <w:vAlign w:val="center"/>
          </w:tcPr>
          <w:p w14:paraId="5BECD4E6" w14:textId="6A38F669" w:rsidR="003C48B2" w:rsidRPr="00591C42" w:rsidRDefault="005E1BB4" w:rsidP="00591C42">
            <w:pPr>
              <w:spacing w:line="240" w:lineRule="auto"/>
              <w:jc w:val="left"/>
              <w:rPr>
                <w:rFonts w:asciiTheme="minorHAnsi" w:hAnsiTheme="minorHAnsi" w:cstheme="minorHAnsi"/>
                <w:sz w:val="18"/>
                <w:szCs w:val="18"/>
              </w:rPr>
            </w:pPr>
            <w:r>
              <w:rPr>
                <w:rFonts w:asciiTheme="minorHAnsi" w:hAnsiTheme="minorHAnsi" w:cstheme="minorHAnsi"/>
                <w:sz w:val="18"/>
                <w:szCs w:val="18"/>
              </w:rPr>
              <w:t>Enhanced movement of gas into the wall of the borehole</w:t>
            </w:r>
          </w:p>
        </w:tc>
      </w:tr>
      <w:tr w:rsidR="003C48B2" w:rsidRPr="00C131F3" w14:paraId="2EC3D913" w14:textId="77777777" w:rsidTr="00871526">
        <w:tc>
          <w:tcPr>
            <w:tcW w:w="718" w:type="dxa"/>
            <w:vAlign w:val="center"/>
          </w:tcPr>
          <w:p w14:paraId="3224FCBC" w14:textId="77777777" w:rsidR="003C48B2" w:rsidRPr="00591C42" w:rsidRDefault="003C48B2"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1.1</w:t>
            </w:r>
          </w:p>
        </w:tc>
        <w:tc>
          <w:tcPr>
            <w:tcW w:w="711" w:type="dxa"/>
            <w:vAlign w:val="center"/>
          </w:tcPr>
          <w:p w14:paraId="50009668" w14:textId="77777777" w:rsidR="003C48B2" w:rsidRPr="00591C42" w:rsidRDefault="003C48B2" w:rsidP="00591C42">
            <w:pPr>
              <w:spacing w:line="240" w:lineRule="auto"/>
              <w:jc w:val="right"/>
              <w:rPr>
                <w:rFonts w:asciiTheme="minorHAnsi" w:hAnsiTheme="minorHAnsi" w:cstheme="minorHAnsi"/>
                <w:sz w:val="18"/>
                <w:szCs w:val="18"/>
              </w:rPr>
            </w:pPr>
            <w:r w:rsidRPr="004B5F5C">
              <w:rPr>
                <w:rFonts w:asciiTheme="minorHAnsi" w:hAnsiTheme="minorHAnsi" w:cstheme="minorHAnsi"/>
                <w:sz w:val="18"/>
                <w:szCs w:val="18"/>
              </w:rPr>
              <w:t>752.49</w:t>
            </w:r>
          </w:p>
        </w:tc>
        <w:tc>
          <w:tcPr>
            <w:tcW w:w="894" w:type="dxa"/>
            <w:vAlign w:val="center"/>
          </w:tcPr>
          <w:p w14:paraId="4196F304" w14:textId="0E534782" w:rsidR="003C48B2" w:rsidRPr="00591C42" w:rsidRDefault="003C48B2"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4209</w:t>
            </w:r>
          </w:p>
        </w:tc>
        <w:tc>
          <w:tcPr>
            <w:tcW w:w="3342" w:type="dxa"/>
            <w:vAlign w:val="center"/>
          </w:tcPr>
          <w:p w14:paraId="56F5B51F" w14:textId="0A2C23F1" w:rsidR="003C48B2" w:rsidRPr="004B5F5C" w:rsidRDefault="003C48B2" w:rsidP="00591C42">
            <w:pPr>
              <w:spacing w:line="240" w:lineRule="auto"/>
              <w:ind w:left="123" w:hanging="123"/>
              <w:jc w:val="left"/>
              <w:rPr>
                <w:rFonts w:asciiTheme="minorHAnsi" w:hAnsiTheme="minorHAnsi" w:cstheme="minorHAnsi"/>
                <w:sz w:val="18"/>
                <w:szCs w:val="18"/>
              </w:rPr>
            </w:pPr>
            <w:r w:rsidRPr="004B5F5C">
              <w:rPr>
                <w:rFonts w:asciiTheme="minorHAnsi" w:hAnsiTheme="minorHAnsi" w:cstheme="minorHAnsi"/>
                <w:sz w:val="18"/>
                <w:szCs w:val="18"/>
              </w:rPr>
              <w:t>-Rate of pressure change</w:t>
            </w:r>
            <w:r w:rsidR="00E6486B">
              <w:rPr>
                <w:rFonts w:asciiTheme="minorHAnsi" w:hAnsiTheme="minorHAnsi" w:cstheme="minorHAnsi"/>
                <w:sz w:val="18"/>
                <w:szCs w:val="18"/>
              </w:rPr>
              <w:t xml:space="preserve"> decrease</w:t>
            </w:r>
          </w:p>
          <w:p w14:paraId="2B3249D8" w14:textId="68490815" w:rsidR="003C48B2" w:rsidRPr="00591C42" w:rsidRDefault="003C48B2" w:rsidP="00591C42">
            <w:pPr>
              <w:spacing w:line="240" w:lineRule="auto"/>
              <w:ind w:left="123" w:hanging="123"/>
              <w:jc w:val="left"/>
              <w:rPr>
                <w:rFonts w:asciiTheme="minorHAnsi" w:hAnsiTheme="minorHAnsi" w:cstheme="minorHAnsi"/>
                <w:sz w:val="18"/>
                <w:szCs w:val="18"/>
              </w:rPr>
            </w:pPr>
            <w:r w:rsidRPr="004B5F5C">
              <w:rPr>
                <w:rFonts w:asciiTheme="minorHAnsi" w:hAnsiTheme="minorHAnsi" w:cstheme="minorHAnsi"/>
                <w:sz w:val="18"/>
                <w:szCs w:val="18"/>
              </w:rPr>
              <w:t>-</w:t>
            </w:r>
            <w:r w:rsidR="002352F4">
              <w:rPr>
                <w:rFonts w:asciiTheme="minorHAnsi" w:hAnsiTheme="minorHAnsi" w:cstheme="minorHAnsi"/>
                <w:sz w:val="18"/>
                <w:szCs w:val="18"/>
              </w:rPr>
              <w:t>D</w:t>
            </w:r>
            <w:r w:rsidRPr="004B5F5C">
              <w:rPr>
                <w:rFonts w:asciiTheme="minorHAnsi" w:hAnsiTheme="minorHAnsi" w:cstheme="minorHAnsi"/>
                <w:sz w:val="18"/>
                <w:szCs w:val="18"/>
              </w:rPr>
              <w:t>ilatational strain BGT-6</w:t>
            </w:r>
          </w:p>
        </w:tc>
        <w:tc>
          <w:tcPr>
            <w:tcW w:w="4360" w:type="dxa"/>
            <w:vAlign w:val="center"/>
          </w:tcPr>
          <w:p w14:paraId="4347A64E" w14:textId="48B2F030" w:rsidR="003C48B2" w:rsidRPr="00591C42" w:rsidRDefault="007C776F" w:rsidP="00591C42">
            <w:pPr>
              <w:spacing w:line="240" w:lineRule="auto"/>
              <w:jc w:val="left"/>
              <w:rPr>
                <w:rFonts w:asciiTheme="minorHAnsi" w:hAnsiTheme="minorHAnsi" w:cstheme="minorHAnsi"/>
                <w:sz w:val="18"/>
                <w:szCs w:val="18"/>
              </w:rPr>
            </w:pPr>
            <w:r>
              <w:rPr>
                <w:rFonts w:asciiTheme="minorHAnsi" w:hAnsiTheme="minorHAnsi" w:cstheme="minorHAnsi"/>
                <w:sz w:val="18"/>
                <w:szCs w:val="18"/>
              </w:rPr>
              <w:t>Formation of dilatant pathways close to the borehole wall</w:t>
            </w:r>
          </w:p>
        </w:tc>
      </w:tr>
      <w:tr w:rsidR="003C48B2" w:rsidRPr="00C131F3" w14:paraId="1344D2B5" w14:textId="77777777" w:rsidTr="00871526">
        <w:tc>
          <w:tcPr>
            <w:tcW w:w="718" w:type="dxa"/>
            <w:vAlign w:val="center"/>
          </w:tcPr>
          <w:p w14:paraId="2A6B8678" w14:textId="77777777" w:rsidR="003C48B2" w:rsidRPr="00591C42" w:rsidRDefault="003C48B2"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1.2</w:t>
            </w:r>
          </w:p>
        </w:tc>
        <w:tc>
          <w:tcPr>
            <w:tcW w:w="711" w:type="dxa"/>
            <w:vAlign w:val="center"/>
          </w:tcPr>
          <w:p w14:paraId="7A1277E4" w14:textId="77777777" w:rsidR="003C48B2" w:rsidRPr="00591C42" w:rsidRDefault="003C48B2" w:rsidP="00591C42">
            <w:pPr>
              <w:spacing w:line="240" w:lineRule="auto"/>
              <w:jc w:val="right"/>
              <w:rPr>
                <w:rFonts w:asciiTheme="minorHAnsi" w:hAnsiTheme="minorHAnsi" w:cstheme="minorHAnsi"/>
                <w:sz w:val="18"/>
                <w:szCs w:val="18"/>
              </w:rPr>
            </w:pPr>
            <w:r w:rsidRPr="004B5F5C">
              <w:rPr>
                <w:rFonts w:asciiTheme="minorHAnsi" w:hAnsiTheme="minorHAnsi" w:cstheme="minorHAnsi"/>
                <w:sz w:val="18"/>
                <w:szCs w:val="18"/>
              </w:rPr>
              <w:t>752.61</w:t>
            </w:r>
          </w:p>
        </w:tc>
        <w:tc>
          <w:tcPr>
            <w:tcW w:w="894" w:type="dxa"/>
            <w:vAlign w:val="center"/>
          </w:tcPr>
          <w:p w14:paraId="318E5EEA" w14:textId="3043D31F" w:rsidR="003C48B2" w:rsidRPr="00591C42" w:rsidRDefault="003C48B2"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4212</w:t>
            </w:r>
          </w:p>
        </w:tc>
        <w:tc>
          <w:tcPr>
            <w:tcW w:w="3342" w:type="dxa"/>
            <w:vAlign w:val="center"/>
          </w:tcPr>
          <w:p w14:paraId="3DDBFEDD" w14:textId="77777777" w:rsidR="003C48B2" w:rsidRPr="004B5F5C" w:rsidRDefault="003C48B2" w:rsidP="00591C42">
            <w:pPr>
              <w:spacing w:line="240" w:lineRule="auto"/>
              <w:ind w:left="123" w:hanging="123"/>
              <w:jc w:val="left"/>
              <w:rPr>
                <w:rFonts w:asciiTheme="minorHAnsi" w:hAnsiTheme="minorHAnsi" w:cstheme="minorHAnsi"/>
                <w:sz w:val="18"/>
                <w:szCs w:val="18"/>
              </w:rPr>
            </w:pPr>
            <w:r w:rsidRPr="004B5F5C">
              <w:rPr>
                <w:rFonts w:asciiTheme="minorHAnsi" w:hAnsiTheme="minorHAnsi" w:cstheme="minorHAnsi"/>
                <w:sz w:val="18"/>
                <w:szCs w:val="18"/>
              </w:rPr>
              <w:t>-Gas pressure peak</w:t>
            </w:r>
          </w:p>
          <w:p w14:paraId="4EC0C321" w14:textId="07D253AD" w:rsidR="00230F37" w:rsidRPr="004B5F5C" w:rsidRDefault="00230F37" w:rsidP="00591C42">
            <w:pPr>
              <w:spacing w:line="240" w:lineRule="auto"/>
              <w:ind w:left="123" w:hanging="123"/>
              <w:jc w:val="left"/>
              <w:rPr>
                <w:rFonts w:asciiTheme="minorHAnsi" w:hAnsiTheme="minorHAnsi" w:cstheme="minorHAnsi"/>
                <w:sz w:val="18"/>
                <w:szCs w:val="18"/>
              </w:rPr>
            </w:pPr>
            <w:r w:rsidRPr="004B5F5C">
              <w:rPr>
                <w:rFonts w:asciiTheme="minorHAnsi" w:hAnsiTheme="minorHAnsi" w:cstheme="minorHAnsi"/>
                <w:sz w:val="18"/>
                <w:szCs w:val="18"/>
              </w:rPr>
              <w:t>-</w:t>
            </w:r>
            <w:r w:rsidR="00E931D1">
              <w:rPr>
                <w:rFonts w:asciiTheme="minorHAnsi" w:hAnsiTheme="minorHAnsi" w:cstheme="minorHAnsi"/>
                <w:sz w:val="18"/>
                <w:szCs w:val="18"/>
              </w:rPr>
              <w:t>R</w:t>
            </w:r>
            <w:r w:rsidRPr="004B5F5C">
              <w:rPr>
                <w:rFonts w:asciiTheme="minorHAnsi" w:hAnsiTheme="minorHAnsi" w:cstheme="minorHAnsi"/>
                <w:sz w:val="18"/>
                <w:szCs w:val="18"/>
              </w:rPr>
              <w:t>ate of pressure change</w:t>
            </w:r>
            <w:r>
              <w:rPr>
                <w:rFonts w:asciiTheme="minorHAnsi" w:hAnsiTheme="minorHAnsi" w:cstheme="minorHAnsi"/>
                <w:sz w:val="18"/>
                <w:szCs w:val="18"/>
              </w:rPr>
              <w:t xml:space="preserve"> </w:t>
            </w:r>
            <w:r w:rsidR="00E931D1">
              <w:rPr>
                <w:rFonts w:asciiTheme="minorHAnsi" w:hAnsiTheme="minorHAnsi" w:cstheme="minorHAnsi"/>
                <w:sz w:val="18"/>
                <w:szCs w:val="18"/>
              </w:rPr>
              <w:t>spike (-</w:t>
            </w:r>
            <w:proofErr w:type="spellStart"/>
            <w:r w:rsidR="00E931D1">
              <w:rPr>
                <w:rFonts w:asciiTheme="minorHAnsi" w:hAnsiTheme="minorHAnsi" w:cstheme="minorHAnsi"/>
                <w:sz w:val="18"/>
                <w:szCs w:val="18"/>
              </w:rPr>
              <w:t>ve</w:t>
            </w:r>
            <w:proofErr w:type="spellEnd"/>
            <w:r w:rsidR="00E931D1">
              <w:rPr>
                <w:rFonts w:asciiTheme="minorHAnsi" w:hAnsiTheme="minorHAnsi" w:cstheme="minorHAnsi"/>
                <w:sz w:val="18"/>
                <w:szCs w:val="18"/>
              </w:rPr>
              <w:t>)</w:t>
            </w:r>
          </w:p>
          <w:p w14:paraId="4CF1B67E" w14:textId="6D04C217"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 xml:space="preserve">-Pore pressure change in </w:t>
            </w:r>
            <w:r w:rsidR="003D5B39">
              <w:rPr>
                <w:rFonts w:asciiTheme="minorHAnsi" w:hAnsiTheme="minorHAnsi" w:cstheme="minorHAnsi"/>
                <w:sz w:val="18"/>
                <w:szCs w:val="18"/>
              </w:rPr>
              <w:t>BGT-10</w:t>
            </w:r>
            <w:r w:rsidRPr="00591C42">
              <w:rPr>
                <w:rFonts w:asciiTheme="minorHAnsi" w:hAnsiTheme="minorHAnsi" w:cstheme="minorHAnsi"/>
                <w:sz w:val="18"/>
                <w:szCs w:val="18"/>
              </w:rPr>
              <w:t xml:space="preserve"> </w:t>
            </w:r>
          </w:p>
          <w:p w14:paraId="6FF2E72C" w14:textId="77777777"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-Pore pressure change BGT-2</w:t>
            </w:r>
          </w:p>
          <w:p w14:paraId="549B764C" w14:textId="487DD573"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 xml:space="preserve">-Dilation in </w:t>
            </w:r>
            <w:r w:rsidR="003D5B39">
              <w:rPr>
                <w:rFonts w:asciiTheme="minorHAnsi" w:hAnsiTheme="minorHAnsi" w:cstheme="minorHAnsi"/>
                <w:sz w:val="18"/>
                <w:szCs w:val="18"/>
              </w:rPr>
              <w:t>fibre optic</w:t>
            </w:r>
            <w:r w:rsidR="00AD2331">
              <w:rPr>
                <w:rFonts w:asciiTheme="minorHAnsi" w:hAnsiTheme="minorHAnsi" w:cstheme="minorHAnsi"/>
                <w:sz w:val="18"/>
                <w:szCs w:val="18"/>
              </w:rPr>
              <w:t>s data</w:t>
            </w:r>
          </w:p>
          <w:p w14:paraId="6B16306D" w14:textId="77777777"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-Strain in BGT-4</w:t>
            </w:r>
          </w:p>
        </w:tc>
        <w:tc>
          <w:tcPr>
            <w:tcW w:w="4360" w:type="dxa"/>
            <w:vAlign w:val="center"/>
          </w:tcPr>
          <w:p w14:paraId="4D4CB83D" w14:textId="77777777" w:rsidR="003C48B2" w:rsidRPr="00591C42" w:rsidRDefault="003C48B2"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Formation of a continuous network of pathways sufficient to transport greater quantities of gas than supplied by constant flow injection.</w:t>
            </w:r>
          </w:p>
        </w:tc>
      </w:tr>
      <w:tr w:rsidR="003C48B2" w:rsidRPr="00C131F3" w14:paraId="7E03C4C2" w14:textId="77777777" w:rsidTr="00871526">
        <w:tc>
          <w:tcPr>
            <w:tcW w:w="718" w:type="dxa"/>
            <w:vAlign w:val="center"/>
          </w:tcPr>
          <w:p w14:paraId="5254155D" w14:textId="77777777" w:rsidR="003C48B2" w:rsidRPr="00591C42" w:rsidRDefault="003C48B2"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1.3</w:t>
            </w:r>
          </w:p>
        </w:tc>
        <w:tc>
          <w:tcPr>
            <w:tcW w:w="711" w:type="dxa"/>
            <w:vAlign w:val="center"/>
          </w:tcPr>
          <w:p w14:paraId="7EC45FAE" w14:textId="77777777" w:rsidR="003C48B2" w:rsidRPr="00591C42" w:rsidRDefault="003C48B2" w:rsidP="00591C42">
            <w:pPr>
              <w:spacing w:line="240" w:lineRule="auto"/>
              <w:jc w:val="right"/>
              <w:rPr>
                <w:rFonts w:asciiTheme="minorHAnsi" w:hAnsiTheme="minorHAnsi" w:cstheme="minorHAnsi"/>
                <w:sz w:val="18"/>
                <w:szCs w:val="18"/>
              </w:rPr>
            </w:pPr>
            <w:r w:rsidRPr="004B5F5C">
              <w:rPr>
                <w:rFonts w:asciiTheme="minorHAnsi" w:hAnsiTheme="minorHAnsi" w:cstheme="minorHAnsi"/>
                <w:sz w:val="18"/>
                <w:szCs w:val="18"/>
              </w:rPr>
              <w:t>752.69</w:t>
            </w:r>
          </w:p>
        </w:tc>
        <w:tc>
          <w:tcPr>
            <w:tcW w:w="894" w:type="dxa"/>
            <w:vAlign w:val="center"/>
          </w:tcPr>
          <w:p w14:paraId="4E97A0AE" w14:textId="1943CF3A" w:rsidR="003C48B2" w:rsidRPr="00591C42" w:rsidRDefault="003C48B2"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4172</w:t>
            </w:r>
          </w:p>
        </w:tc>
        <w:tc>
          <w:tcPr>
            <w:tcW w:w="3342" w:type="dxa"/>
            <w:vAlign w:val="center"/>
          </w:tcPr>
          <w:p w14:paraId="58A2C3CC" w14:textId="77777777" w:rsidR="00E931D1" w:rsidRPr="004B5F5C" w:rsidRDefault="00E931D1" w:rsidP="00591C42">
            <w:pPr>
              <w:spacing w:line="240" w:lineRule="auto"/>
              <w:ind w:left="123" w:hanging="123"/>
              <w:jc w:val="left"/>
              <w:rPr>
                <w:rFonts w:asciiTheme="minorHAnsi" w:hAnsiTheme="minorHAnsi" w:cstheme="minorHAnsi"/>
                <w:sz w:val="18"/>
                <w:szCs w:val="18"/>
              </w:rPr>
            </w:pPr>
            <w:r w:rsidRPr="004B5F5C">
              <w:rPr>
                <w:rFonts w:asciiTheme="minorHAnsi" w:hAnsiTheme="minorHAnsi" w:cstheme="minorHAnsi"/>
                <w:sz w:val="18"/>
                <w:szCs w:val="18"/>
              </w:rPr>
              <w:t>-</w:t>
            </w:r>
            <w:r>
              <w:rPr>
                <w:rFonts w:asciiTheme="minorHAnsi" w:hAnsiTheme="minorHAnsi" w:cstheme="minorHAnsi"/>
                <w:sz w:val="18"/>
                <w:szCs w:val="18"/>
              </w:rPr>
              <w:t>R</w:t>
            </w:r>
            <w:r w:rsidRPr="004B5F5C">
              <w:rPr>
                <w:rFonts w:asciiTheme="minorHAnsi" w:hAnsiTheme="minorHAnsi" w:cstheme="minorHAnsi"/>
                <w:sz w:val="18"/>
                <w:szCs w:val="18"/>
              </w:rPr>
              <w:t>ate of pressure change</w:t>
            </w:r>
            <w:r>
              <w:rPr>
                <w:rFonts w:asciiTheme="minorHAnsi" w:hAnsiTheme="minorHAnsi" w:cstheme="minorHAnsi"/>
                <w:sz w:val="18"/>
                <w:szCs w:val="18"/>
              </w:rPr>
              <w:t xml:space="preserve"> spike (-</w:t>
            </w:r>
            <w:proofErr w:type="spellStart"/>
            <w:r>
              <w:rPr>
                <w:rFonts w:asciiTheme="minorHAnsi" w:hAnsiTheme="minorHAnsi" w:cstheme="minorHAnsi"/>
                <w:sz w:val="18"/>
                <w:szCs w:val="18"/>
              </w:rPr>
              <w:t>ve</w:t>
            </w:r>
            <w:proofErr w:type="spellEnd"/>
            <w:r>
              <w:rPr>
                <w:rFonts w:asciiTheme="minorHAnsi" w:hAnsiTheme="minorHAnsi" w:cstheme="minorHAnsi"/>
                <w:sz w:val="18"/>
                <w:szCs w:val="18"/>
              </w:rPr>
              <w:t>)</w:t>
            </w:r>
          </w:p>
          <w:p w14:paraId="43AA931F" w14:textId="77777777"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-Pore pressure change BGT-2</w:t>
            </w:r>
          </w:p>
          <w:p w14:paraId="01DAE774" w14:textId="71FB379C"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 xml:space="preserve">-Dilation in </w:t>
            </w:r>
            <w:r w:rsidR="00AD2331">
              <w:rPr>
                <w:rFonts w:asciiTheme="minorHAnsi" w:hAnsiTheme="minorHAnsi" w:cstheme="minorHAnsi"/>
                <w:sz w:val="18"/>
                <w:szCs w:val="18"/>
              </w:rPr>
              <w:t>fibre optic data</w:t>
            </w:r>
          </w:p>
          <w:p w14:paraId="45EE02CA" w14:textId="77777777" w:rsidR="003C48B2" w:rsidRPr="00591C42" w:rsidRDefault="003C48B2" w:rsidP="00591C42">
            <w:pPr>
              <w:spacing w:line="240" w:lineRule="auto"/>
              <w:ind w:left="123" w:hanging="123"/>
              <w:jc w:val="left"/>
              <w:rPr>
                <w:rFonts w:asciiTheme="minorHAnsi" w:hAnsiTheme="minorHAnsi" w:cstheme="minorHAnsi"/>
                <w:sz w:val="18"/>
                <w:szCs w:val="18"/>
              </w:rPr>
            </w:pPr>
            <w:r w:rsidRPr="00591C42">
              <w:rPr>
                <w:rFonts w:asciiTheme="minorHAnsi" w:hAnsiTheme="minorHAnsi" w:cstheme="minorHAnsi"/>
                <w:sz w:val="18"/>
                <w:szCs w:val="18"/>
              </w:rPr>
              <w:t>-Strain in BGT-4/6</w:t>
            </w:r>
          </w:p>
        </w:tc>
        <w:tc>
          <w:tcPr>
            <w:tcW w:w="4360" w:type="dxa"/>
            <w:vAlign w:val="center"/>
          </w:tcPr>
          <w:p w14:paraId="56EDDB52" w14:textId="77777777" w:rsidR="003C48B2" w:rsidRPr="00591C42" w:rsidRDefault="003C48B2"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Formation of increased number of gas pathways. Possibly the formation of a second set of gas pathways.</w:t>
            </w:r>
          </w:p>
        </w:tc>
      </w:tr>
      <w:tr w:rsidR="004D05F8" w:rsidRPr="004D05F8" w14:paraId="631DF1AC" w14:textId="77777777" w:rsidTr="00871526">
        <w:tc>
          <w:tcPr>
            <w:tcW w:w="718" w:type="dxa"/>
            <w:vAlign w:val="center"/>
          </w:tcPr>
          <w:p w14:paraId="0B3672A9" w14:textId="7315F2B3" w:rsidR="004D05F8" w:rsidRPr="00591C42" w:rsidRDefault="004D05F8"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2.0</w:t>
            </w:r>
          </w:p>
        </w:tc>
        <w:tc>
          <w:tcPr>
            <w:tcW w:w="711" w:type="dxa"/>
            <w:vAlign w:val="center"/>
          </w:tcPr>
          <w:p w14:paraId="42D98181" w14:textId="7FE3F0D4"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858.71</w:t>
            </w:r>
          </w:p>
        </w:tc>
        <w:tc>
          <w:tcPr>
            <w:tcW w:w="894" w:type="dxa"/>
            <w:vAlign w:val="center"/>
          </w:tcPr>
          <w:p w14:paraId="2D4A0FFA" w14:textId="1C60781C"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372</w:t>
            </w:r>
            <w:r w:rsidR="00C63331">
              <w:rPr>
                <w:rFonts w:asciiTheme="minorHAnsi" w:hAnsiTheme="minorHAnsi" w:cstheme="minorHAnsi"/>
                <w:sz w:val="18"/>
                <w:szCs w:val="18"/>
              </w:rPr>
              <w:t>2</w:t>
            </w:r>
          </w:p>
        </w:tc>
        <w:tc>
          <w:tcPr>
            <w:tcW w:w="3342" w:type="dxa"/>
            <w:vAlign w:val="center"/>
          </w:tcPr>
          <w:p w14:paraId="0D53A2B2" w14:textId="21F87AE4" w:rsidR="004D05F8" w:rsidRPr="00591C42" w:rsidRDefault="00A15763"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E8559E">
              <w:rPr>
                <w:rFonts w:asciiTheme="minorHAnsi" w:hAnsiTheme="minorHAnsi" w:cstheme="minorHAnsi"/>
                <w:sz w:val="18"/>
                <w:szCs w:val="18"/>
              </w:rPr>
              <w:t>Decrease</w:t>
            </w:r>
            <w:r>
              <w:rPr>
                <w:rFonts w:asciiTheme="minorHAnsi" w:hAnsiTheme="minorHAnsi" w:cstheme="minorHAnsi"/>
                <w:sz w:val="18"/>
                <w:szCs w:val="18"/>
              </w:rPr>
              <w:t xml:space="preserve"> in r</w:t>
            </w:r>
            <w:r w:rsidR="004D05F8" w:rsidRPr="00591C42">
              <w:rPr>
                <w:rFonts w:asciiTheme="minorHAnsi" w:hAnsiTheme="minorHAnsi" w:cstheme="minorHAnsi"/>
                <w:sz w:val="18"/>
                <w:szCs w:val="18"/>
              </w:rPr>
              <w:t>ate of pressure change</w:t>
            </w:r>
          </w:p>
        </w:tc>
        <w:tc>
          <w:tcPr>
            <w:tcW w:w="4360" w:type="dxa"/>
            <w:vAlign w:val="center"/>
          </w:tcPr>
          <w:p w14:paraId="5C9534F8" w14:textId="74B57D19" w:rsidR="004D05F8" w:rsidRPr="00591C42" w:rsidRDefault="004D05F8"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 xml:space="preserve">First evidence of </w:t>
            </w:r>
            <w:r w:rsidR="001D72C8">
              <w:rPr>
                <w:rFonts w:asciiTheme="minorHAnsi" w:hAnsiTheme="minorHAnsi" w:cstheme="minorHAnsi"/>
                <w:sz w:val="18"/>
                <w:szCs w:val="18"/>
              </w:rPr>
              <w:t xml:space="preserve">enhanced </w:t>
            </w:r>
            <w:r w:rsidRPr="00591C42">
              <w:rPr>
                <w:rFonts w:asciiTheme="minorHAnsi" w:hAnsiTheme="minorHAnsi" w:cstheme="minorHAnsi"/>
                <w:sz w:val="18"/>
                <w:szCs w:val="18"/>
              </w:rPr>
              <w:t>gas entry</w:t>
            </w:r>
            <w:r w:rsidR="007346CF">
              <w:rPr>
                <w:rFonts w:asciiTheme="minorHAnsi" w:hAnsiTheme="minorHAnsi" w:cstheme="minorHAnsi"/>
                <w:sz w:val="18"/>
                <w:szCs w:val="18"/>
              </w:rPr>
              <w:t xml:space="preserve"> through fracture formation close to the borehole</w:t>
            </w:r>
          </w:p>
        </w:tc>
      </w:tr>
      <w:tr w:rsidR="004D05F8" w:rsidRPr="004D05F8" w14:paraId="772A89A3" w14:textId="77777777" w:rsidTr="00871526">
        <w:tc>
          <w:tcPr>
            <w:tcW w:w="718" w:type="dxa"/>
            <w:vAlign w:val="center"/>
          </w:tcPr>
          <w:p w14:paraId="2D1DB88E" w14:textId="47D35796" w:rsidR="004D05F8" w:rsidRPr="00591C42" w:rsidRDefault="004D05F8"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2.1</w:t>
            </w:r>
          </w:p>
        </w:tc>
        <w:tc>
          <w:tcPr>
            <w:tcW w:w="711" w:type="dxa"/>
            <w:vAlign w:val="center"/>
          </w:tcPr>
          <w:p w14:paraId="683DE5B7" w14:textId="0CB0A91D"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858.74</w:t>
            </w:r>
          </w:p>
        </w:tc>
        <w:tc>
          <w:tcPr>
            <w:tcW w:w="894" w:type="dxa"/>
            <w:vAlign w:val="center"/>
          </w:tcPr>
          <w:p w14:paraId="29A29E49" w14:textId="044A7DCD"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3723</w:t>
            </w:r>
          </w:p>
        </w:tc>
        <w:tc>
          <w:tcPr>
            <w:tcW w:w="3342" w:type="dxa"/>
            <w:vAlign w:val="center"/>
          </w:tcPr>
          <w:p w14:paraId="380FFD0C" w14:textId="77777777" w:rsidR="004D05F8" w:rsidRDefault="00E8559E"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4D05F8" w:rsidRPr="00591C42">
              <w:rPr>
                <w:rFonts w:asciiTheme="minorHAnsi" w:hAnsiTheme="minorHAnsi" w:cstheme="minorHAnsi"/>
                <w:sz w:val="18"/>
                <w:szCs w:val="18"/>
              </w:rPr>
              <w:t>Gas pressure peak</w:t>
            </w:r>
          </w:p>
          <w:p w14:paraId="78393587" w14:textId="77777777" w:rsidR="00E8559E" w:rsidRDefault="007147B3"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-Decrease in r</w:t>
            </w:r>
            <w:r w:rsidRPr="00C131F3">
              <w:rPr>
                <w:rFonts w:asciiTheme="minorHAnsi" w:hAnsiTheme="minorHAnsi" w:cstheme="minorHAnsi"/>
                <w:sz w:val="18"/>
                <w:szCs w:val="18"/>
              </w:rPr>
              <w:t>ate of pressure change</w:t>
            </w:r>
          </w:p>
          <w:p w14:paraId="5E9F1336" w14:textId="76C749BF" w:rsidR="001F6566" w:rsidRPr="00591C42" w:rsidRDefault="001F6566"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337BC5">
              <w:rPr>
                <w:rFonts w:asciiTheme="minorHAnsi" w:hAnsiTheme="minorHAnsi" w:cstheme="minorHAnsi"/>
                <w:sz w:val="18"/>
                <w:szCs w:val="18"/>
              </w:rPr>
              <w:t>Small change in pore pressure in BGT-2</w:t>
            </w:r>
          </w:p>
        </w:tc>
        <w:tc>
          <w:tcPr>
            <w:tcW w:w="4360" w:type="dxa"/>
            <w:vAlign w:val="center"/>
          </w:tcPr>
          <w:p w14:paraId="17B0DD67" w14:textId="19B55F37" w:rsidR="004D05F8" w:rsidRPr="00591C42" w:rsidRDefault="003F0F21" w:rsidP="00591C42">
            <w:pPr>
              <w:spacing w:line="240" w:lineRule="auto"/>
              <w:jc w:val="left"/>
              <w:rPr>
                <w:rFonts w:asciiTheme="minorHAnsi" w:hAnsiTheme="minorHAnsi" w:cstheme="minorHAnsi"/>
                <w:sz w:val="18"/>
                <w:szCs w:val="18"/>
              </w:rPr>
            </w:pPr>
            <w:r>
              <w:rPr>
                <w:rFonts w:asciiTheme="minorHAnsi" w:hAnsiTheme="minorHAnsi" w:cstheme="minorHAnsi"/>
                <w:sz w:val="18"/>
                <w:szCs w:val="18"/>
              </w:rPr>
              <w:t>Formation of fracture</w:t>
            </w:r>
            <w:r w:rsidR="003A43DA">
              <w:rPr>
                <w:rFonts w:asciiTheme="minorHAnsi" w:hAnsiTheme="minorHAnsi" w:cstheme="minorHAnsi"/>
                <w:sz w:val="18"/>
                <w:szCs w:val="18"/>
              </w:rPr>
              <w:t xml:space="preserve"> network sufficient to reduce overall gas pressure</w:t>
            </w:r>
          </w:p>
        </w:tc>
      </w:tr>
      <w:tr w:rsidR="004D05F8" w:rsidRPr="004D05F8" w14:paraId="0391F742" w14:textId="77777777" w:rsidTr="00871526">
        <w:tc>
          <w:tcPr>
            <w:tcW w:w="718" w:type="dxa"/>
            <w:vAlign w:val="center"/>
          </w:tcPr>
          <w:p w14:paraId="724F983F" w14:textId="366B992E" w:rsidR="004D05F8" w:rsidRPr="00591C42" w:rsidRDefault="004D05F8"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2.2</w:t>
            </w:r>
          </w:p>
        </w:tc>
        <w:tc>
          <w:tcPr>
            <w:tcW w:w="711" w:type="dxa"/>
            <w:vAlign w:val="center"/>
          </w:tcPr>
          <w:p w14:paraId="729095E8" w14:textId="2F0F2F9F"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858.77</w:t>
            </w:r>
          </w:p>
        </w:tc>
        <w:tc>
          <w:tcPr>
            <w:tcW w:w="894" w:type="dxa"/>
            <w:vAlign w:val="center"/>
          </w:tcPr>
          <w:p w14:paraId="2FD3CA36" w14:textId="0EFA71F8"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3719</w:t>
            </w:r>
          </w:p>
        </w:tc>
        <w:tc>
          <w:tcPr>
            <w:tcW w:w="3342" w:type="dxa"/>
            <w:vAlign w:val="center"/>
          </w:tcPr>
          <w:p w14:paraId="7DFE3A14" w14:textId="77777777" w:rsidR="004D05F8" w:rsidRDefault="009A23E9"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63219A">
              <w:rPr>
                <w:rFonts w:asciiTheme="minorHAnsi" w:hAnsiTheme="minorHAnsi" w:cstheme="minorHAnsi"/>
                <w:sz w:val="18"/>
                <w:szCs w:val="18"/>
              </w:rPr>
              <w:t>Step r</w:t>
            </w:r>
            <w:r w:rsidR="004D05F8" w:rsidRPr="00591C42">
              <w:rPr>
                <w:rFonts w:asciiTheme="minorHAnsi" w:hAnsiTheme="minorHAnsi" w:cstheme="minorHAnsi"/>
                <w:sz w:val="18"/>
                <w:szCs w:val="18"/>
              </w:rPr>
              <w:t>eduction in gas pressure</w:t>
            </w:r>
          </w:p>
          <w:p w14:paraId="6B0146DE" w14:textId="4C3D3588" w:rsidR="00513EC4" w:rsidRPr="00591C42" w:rsidRDefault="00513EC4"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-Dilation in fibre optic data</w:t>
            </w:r>
          </w:p>
        </w:tc>
        <w:tc>
          <w:tcPr>
            <w:tcW w:w="4360" w:type="dxa"/>
            <w:vAlign w:val="center"/>
          </w:tcPr>
          <w:p w14:paraId="2B0896E7" w14:textId="6CEAFC71" w:rsidR="004D05F8" w:rsidRPr="00591C42" w:rsidRDefault="00AA1947" w:rsidP="00591C42">
            <w:pPr>
              <w:spacing w:line="240" w:lineRule="auto"/>
              <w:jc w:val="left"/>
              <w:rPr>
                <w:rFonts w:asciiTheme="minorHAnsi" w:hAnsiTheme="minorHAnsi" w:cstheme="minorHAnsi"/>
                <w:sz w:val="18"/>
                <w:szCs w:val="18"/>
              </w:rPr>
            </w:pPr>
            <w:r>
              <w:rPr>
                <w:rFonts w:asciiTheme="minorHAnsi" w:hAnsiTheme="minorHAnsi" w:cstheme="minorHAnsi"/>
                <w:sz w:val="18"/>
                <w:szCs w:val="18"/>
              </w:rPr>
              <w:t>Instantaneous f</w:t>
            </w:r>
            <w:r w:rsidR="00353886">
              <w:rPr>
                <w:rFonts w:asciiTheme="minorHAnsi" w:hAnsiTheme="minorHAnsi" w:cstheme="minorHAnsi"/>
                <w:sz w:val="18"/>
                <w:szCs w:val="18"/>
              </w:rPr>
              <w:t>ormation of</w:t>
            </w:r>
            <w:r w:rsidR="004D05F8" w:rsidRPr="00591C42">
              <w:rPr>
                <w:rFonts w:asciiTheme="minorHAnsi" w:hAnsiTheme="minorHAnsi" w:cstheme="minorHAnsi"/>
                <w:sz w:val="18"/>
                <w:szCs w:val="18"/>
              </w:rPr>
              <w:t xml:space="preserve"> fracture of limited length</w:t>
            </w:r>
          </w:p>
        </w:tc>
      </w:tr>
      <w:tr w:rsidR="004D05F8" w:rsidRPr="004D05F8" w14:paraId="1077E553" w14:textId="77777777" w:rsidTr="00871526">
        <w:tc>
          <w:tcPr>
            <w:tcW w:w="718" w:type="dxa"/>
            <w:vAlign w:val="center"/>
          </w:tcPr>
          <w:p w14:paraId="08BB39AC" w14:textId="511A128B" w:rsidR="004D05F8" w:rsidRPr="00591C42" w:rsidRDefault="004D05F8" w:rsidP="00591C42">
            <w:pPr>
              <w:spacing w:line="240" w:lineRule="auto"/>
              <w:jc w:val="center"/>
              <w:rPr>
                <w:rFonts w:asciiTheme="minorHAnsi" w:hAnsiTheme="minorHAnsi" w:cstheme="minorHAnsi"/>
                <w:b/>
                <w:bCs/>
                <w:sz w:val="18"/>
                <w:szCs w:val="18"/>
              </w:rPr>
            </w:pPr>
            <w:r w:rsidRPr="00591C42">
              <w:rPr>
                <w:rFonts w:asciiTheme="minorHAnsi" w:hAnsiTheme="minorHAnsi" w:cstheme="minorHAnsi"/>
                <w:b/>
                <w:bCs/>
                <w:sz w:val="18"/>
                <w:szCs w:val="18"/>
              </w:rPr>
              <w:t>2.3</w:t>
            </w:r>
          </w:p>
        </w:tc>
        <w:tc>
          <w:tcPr>
            <w:tcW w:w="711" w:type="dxa"/>
            <w:vAlign w:val="center"/>
          </w:tcPr>
          <w:p w14:paraId="11A03C86" w14:textId="542507CC"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858.81</w:t>
            </w:r>
          </w:p>
        </w:tc>
        <w:tc>
          <w:tcPr>
            <w:tcW w:w="894" w:type="dxa"/>
            <w:vAlign w:val="center"/>
          </w:tcPr>
          <w:p w14:paraId="4B3EADA1" w14:textId="17C63EBD" w:rsidR="004D05F8" w:rsidRPr="00591C42" w:rsidRDefault="004D05F8" w:rsidP="00591C42">
            <w:pPr>
              <w:spacing w:line="240" w:lineRule="auto"/>
              <w:jc w:val="right"/>
              <w:rPr>
                <w:rFonts w:asciiTheme="minorHAnsi" w:hAnsiTheme="minorHAnsi" w:cstheme="minorHAnsi"/>
                <w:sz w:val="18"/>
                <w:szCs w:val="18"/>
              </w:rPr>
            </w:pPr>
            <w:r w:rsidRPr="00591C42">
              <w:rPr>
                <w:rFonts w:asciiTheme="minorHAnsi" w:hAnsiTheme="minorHAnsi" w:cstheme="minorHAnsi"/>
                <w:sz w:val="18"/>
                <w:szCs w:val="18"/>
              </w:rPr>
              <w:t>3720</w:t>
            </w:r>
          </w:p>
        </w:tc>
        <w:tc>
          <w:tcPr>
            <w:tcW w:w="3342" w:type="dxa"/>
            <w:vAlign w:val="center"/>
          </w:tcPr>
          <w:p w14:paraId="32C444B9" w14:textId="77777777" w:rsidR="004D05F8" w:rsidRDefault="0063219A"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w:t>
            </w:r>
            <w:r w:rsidR="004D05F8" w:rsidRPr="00591C42">
              <w:rPr>
                <w:rFonts w:asciiTheme="minorHAnsi" w:hAnsiTheme="minorHAnsi" w:cstheme="minorHAnsi"/>
                <w:sz w:val="18"/>
                <w:szCs w:val="18"/>
              </w:rPr>
              <w:t>Large</w:t>
            </w:r>
            <w:r>
              <w:rPr>
                <w:rFonts w:asciiTheme="minorHAnsi" w:hAnsiTheme="minorHAnsi" w:cstheme="minorHAnsi"/>
                <w:sz w:val="18"/>
                <w:szCs w:val="18"/>
              </w:rPr>
              <w:t xml:space="preserve"> step</w:t>
            </w:r>
            <w:r w:rsidR="004D05F8" w:rsidRPr="00591C42">
              <w:rPr>
                <w:rFonts w:asciiTheme="minorHAnsi" w:hAnsiTheme="minorHAnsi" w:cstheme="minorHAnsi"/>
                <w:sz w:val="18"/>
                <w:szCs w:val="18"/>
              </w:rPr>
              <w:t xml:space="preserve"> reduction in gas pressure</w:t>
            </w:r>
          </w:p>
          <w:p w14:paraId="0F72CD19" w14:textId="7A11A023" w:rsidR="00B54315" w:rsidRDefault="00B54315"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 xml:space="preserve">-Change in pore pressure </w:t>
            </w:r>
            <w:r w:rsidR="006D758B">
              <w:rPr>
                <w:rFonts w:asciiTheme="minorHAnsi" w:hAnsiTheme="minorHAnsi" w:cstheme="minorHAnsi"/>
                <w:sz w:val="18"/>
                <w:szCs w:val="18"/>
              </w:rPr>
              <w:t>BGS-10</w:t>
            </w:r>
          </w:p>
          <w:p w14:paraId="198AAF72" w14:textId="77777777" w:rsidR="00FE7E5B" w:rsidRDefault="00FE7E5B"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-Change in pore pressure in BGT-2</w:t>
            </w:r>
          </w:p>
          <w:p w14:paraId="2D185113" w14:textId="77777777" w:rsidR="0074629D" w:rsidRDefault="0074629D" w:rsidP="00591C42">
            <w:pPr>
              <w:spacing w:line="240" w:lineRule="auto"/>
              <w:ind w:left="123" w:hanging="123"/>
              <w:jc w:val="left"/>
              <w:rPr>
                <w:rFonts w:asciiTheme="minorHAnsi" w:hAnsiTheme="minorHAnsi" w:cstheme="minorHAnsi"/>
                <w:sz w:val="18"/>
                <w:szCs w:val="18"/>
              </w:rPr>
            </w:pPr>
            <w:r>
              <w:rPr>
                <w:rFonts w:asciiTheme="minorHAnsi" w:hAnsiTheme="minorHAnsi" w:cstheme="minorHAnsi"/>
                <w:sz w:val="18"/>
                <w:szCs w:val="18"/>
              </w:rPr>
              <w:t xml:space="preserve">-Extensometers showing </w:t>
            </w:r>
            <w:r w:rsidR="001C766F">
              <w:rPr>
                <w:rFonts w:asciiTheme="minorHAnsi" w:hAnsiTheme="minorHAnsi" w:cstheme="minorHAnsi"/>
                <w:sz w:val="18"/>
                <w:szCs w:val="18"/>
              </w:rPr>
              <w:t>deformation</w:t>
            </w:r>
          </w:p>
          <w:p w14:paraId="3E97E83C" w14:textId="10615CB4" w:rsidR="001C766F" w:rsidRPr="00591C42" w:rsidRDefault="001C766F" w:rsidP="00591C42">
            <w:pPr>
              <w:spacing w:line="240" w:lineRule="auto"/>
              <w:ind w:left="123" w:hanging="123"/>
              <w:jc w:val="left"/>
              <w:rPr>
                <w:rFonts w:asciiTheme="minorHAnsi" w:hAnsiTheme="minorHAnsi" w:cstheme="minorHAnsi"/>
                <w:sz w:val="18"/>
                <w:szCs w:val="18"/>
              </w:rPr>
            </w:pPr>
            <w:r w:rsidRPr="00C131F3">
              <w:rPr>
                <w:rFonts w:asciiTheme="minorHAnsi" w:hAnsiTheme="minorHAnsi" w:cstheme="minorHAnsi"/>
                <w:sz w:val="18"/>
                <w:szCs w:val="18"/>
              </w:rPr>
              <w:t xml:space="preserve">-Dilation in </w:t>
            </w:r>
            <w:r>
              <w:rPr>
                <w:rFonts w:asciiTheme="minorHAnsi" w:hAnsiTheme="minorHAnsi" w:cstheme="minorHAnsi"/>
                <w:sz w:val="18"/>
                <w:szCs w:val="18"/>
              </w:rPr>
              <w:t>fibre optics data</w:t>
            </w:r>
          </w:p>
        </w:tc>
        <w:tc>
          <w:tcPr>
            <w:tcW w:w="4360" w:type="dxa"/>
            <w:vAlign w:val="center"/>
          </w:tcPr>
          <w:p w14:paraId="64B50B1B" w14:textId="43607C4A" w:rsidR="004D05F8" w:rsidRPr="00591C42" w:rsidRDefault="004D05F8" w:rsidP="00591C42">
            <w:pPr>
              <w:spacing w:line="240" w:lineRule="auto"/>
              <w:jc w:val="left"/>
              <w:rPr>
                <w:rFonts w:asciiTheme="minorHAnsi" w:hAnsiTheme="minorHAnsi" w:cstheme="minorHAnsi"/>
                <w:sz w:val="18"/>
                <w:szCs w:val="18"/>
              </w:rPr>
            </w:pPr>
            <w:r w:rsidRPr="00591C42">
              <w:rPr>
                <w:rFonts w:asciiTheme="minorHAnsi" w:hAnsiTheme="minorHAnsi" w:cstheme="minorHAnsi"/>
                <w:sz w:val="18"/>
                <w:szCs w:val="18"/>
              </w:rPr>
              <w:t>Formation of large-scale gas fracture communicating the injection borehole with some of the monitoring boreholes</w:t>
            </w:r>
          </w:p>
        </w:tc>
      </w:tr>
    </w:tbl>
    <w:p w14:paraId="30539D9C" w14:textId="5922F0FD" w:rsidR="009B0666" w:rsidRPr="009B0666" w:rsidRDefault="008B3CF5" w:rsidP="002B126F">
      <w:pPr>
        <w:pStyle w:val="Caption"/>
      </w:pPr>
      <w:bookmarkStart w:id="6" w:name="_Ref237440146"/>
      <w:r w:rsidRPr="00C10C66">
        <w:t xml:space="preserve">Table </w:t>
      </w:r>
      <w:fldSimple w:instr=" SEQ Table \* ARABIC ">
        <w:r w:rsidR="001B29F8">
          <w:rPr>
            <w:noProof/>
          </w:rPr>
          <w:t>3</w:t>
        </w:r>
      </w:fldSimple>
      <w:bookmarkEnd w:id="6"/>
      <w:r>
        <w:rPr>
          <w:noProof/>
        </w:rPr>
        <w:t>:</w:t>
      </w:r>
      <w:r w:rsidRPr="00C10C66">
        <w:t xml:space="preserve"> </w:t>
      </w:r>
      <w:r w:rsidR="00CB3175">
        <w:t>Interpretation of major gas entry events</w:t>
      </w:r>
      <w:r w:rsidRPr="00C10C66">
        <w:t>.</w:t>
      </w:r>
    </w:p>
    <w:p w14:paraId="7A92FB9D" w14:textId="77777777" w:rsidR="00833376" w:rsidRPr="00685676" w:rsidRDefault="00833376" w:rsidP="00833376">
      <w:pPr>
        <w:pStyle w:val="Heading2"/>
      </w:pPr>
      <w:r w:rsidRPr="00685676">
        <w:t>3.2 Event 1</w:t>
      </w:r>
    </w:p>
    <w:p w14:paraId="73CBB58F" w14:textId="77777777" w:rsidR="00833376" w:rsidRDefault="00833376" w:rsidP="00833376">
      <w:r w:rsidRPr="00CA2489">
        <w:t>The first significant event occurred at Day 752.61</w:t>
      </w:r>
      <w:r>
        <w:t xml:space="preserve"> (</w:t>
      </w:r>
      <w:r>
        <w:fldChar w:fldCharType="begin"/>
      </w:r>
      <w:r>
        <w:instrText xml:space="preserve"> REF _Ref236823535 \h </w:instrText>
      </w:r>
      <w:r>
        <w:fldChar w:fldCharType="separate"/>
      </w:r>
      <w:r>
        <w:t>Fig.</w:t>
      </w:r>
      <w:r>
        <w:rPr>
          <w:noProof/>
        </w:rPr>
        <w:t>6</w:t>
      </w:r>
      <w:r>
        <w:fldChar w:fldCharType="end"/>
      </w:r>
      <w:r w:rsidRPr="00CA2489">
        <w:t>a</w:t>
      </w:r>
      <w:r>
        <w:t xml:space="preserve">, </w:t>
      </w:r>
      <w:r>
        <w:fldChar w:fldCharType="begin"/>
      </w:r>
      <w:r>
        <w:instrText xml:space="preserve"> REF _Ref237440146 \h </w:instrText>
      </w:r>
      <w:r>
        <w:fldChar w:fldCharType="separate"/>
      </w:r>
      <w:r w:rsidRPr="00C10C66">
        <w:t xml:space="preserve">Table </w:t>
      </w:r>
      <w:r>
        <w:rPr>
          <w:noProof/>
        </w:rPr>
        <w:t>3</w:t>
      </w:r>
      <w:r>
        <w:fldChar w:fldCharType="end"/>
      </w:r>
      <w:r>
        <w:t>)</w:t>
      </w:r>
      <w:r w:rsidRPr="00CA2489">
        <w:t>, when gas pressure peaked at 421</w:t>
      </w:r>
      <w:r>
        <w:t>0</w:t>
      </w:r>
      <w:r w:rsidRPr="00CA2489">
        <w:t xml:space="preserve"> kPa on the 8</w:t>
      </w:r>
      <w:r w:rsidRPr="00CA2489">
        <w:rPr>
          <w:vertAlign w:val="superscript"/>
        </w:rPr>
        <w:t>th</w:t>
      </w:r>
      <w:r w:rsidRPr="00CA2489">
        <w:t xml:space="preserve"> gas pressurisation ramp, some 3600 kPa above the pore pressure in the injection interval at the start of the gas test.  Note: the pressure in the packers was increased</w:t>
      </w:r>
      <w:r>
        <w:t xml:space="preserve"> during</w:t>
      </w:r>
      <w:r w:rsidRPr="00CA2489">
        <w:t xml:space="preserve"> Day 745 prior to the start of the final injection pressure ramp, which created a pressure </w:t>
      </w:r>
      <w:r>
        <w:t>transient</w:t>
      </w:r>
      <w:r w:rsidRPr="00CA2489">
        <w:t xml:space="preserve"> in INTP01 of BGT-10 (</w:t>
      </w:r>
      <w:r>
        <w:fldChar w:fldCharType="begin"/>
      </w:r>
      <w:r>
        <w:instrText xml:space="preserve"> REF _Ref236823535 \h </w:instrText>
      </w:r>
      <w:r>
        <w:fldChar w:fldCharType="separate"/>
      </w:r>
      <w:r>
        <w:t>Fig.</w:t>
      </w:r>
      <w:r>
        <w:rPr>
          <w:noProof/>
        </w:rPr>
        <w:t>6</w:t>
      </w:r>
      <w:r>
        <w:fldChar w:fldCharType="end"/>
      </w:r>
      <w:r w:rsidRPr="00CA2489">
        <w:t>a). Detailed examination of the pressure response (</w:t>
      </w:r>
      <w:r>
        <w:fldChar w:fldCharType="begin"/>
      </w:r>
      <w:r>
        <w:instrText xml:space="preserve"> REF _Ref236823535 \h </w:instrText>
      </w:r>
      <w:r>
        <w:fldChar w:fldCharType="separate"/>
      </w:r>
      <w:r>
        <w:t>Fig.</w:t>
      </w:r>
      <w:r>
        <w:rPr>
          <w:noProof/>
        </w:rPr>
        <w:t>6</w:t>
      </w:r>
      <w:r>
        <w:fldChar w:fldCharType="end"/>
      </w:r>
      <w:r w:rsidRPr="00CA2489">
        <w:t>b) shows a deviation of the gas injection pressure from the ideal gas law [</w:t>
      </w:r>
      <w:r>
        <w:t xml:space="preserve">highlighted </w:t>
      </w:r>
      <w:r w:rsidRPr="00CA2489">
        <w:t>1]</w:t>
      </w:r>
      <w:r>
        <w:rPr>
          <w:rStyle w:val="FootnoteReference"/>
        </w:rPr>
        <w:footnoteReference w:id="1"/>
      </w:r>
      <w:r w:rsidRPr="00CA2489">
        <w:t>.</w:t>
      </w:r>
      <w:r>
        <w:t xml:space="preserve"> </w:t>
      </w:r>
      <w:r w:rsidRPr="00CA2489">
        <w:t xml:space="preserve"> This feature corresponds with temperature variation in Gallery 08 </w:t>
      </w:r>
      <w:r>
        <w:t xml:space="preserve">of &lt;1 </w:t>
      </w:r>
      <w:r>
        <w:rPr>
          <w:rFonts w:ascii="Calibri" w:hAnsi="Calibri" w:cs="Calibri"/>
        </w:rPr>
        <w:t>°</w:t>
      </w:r>
      <w:r>
        <w:t xml:space="preserve">C </w:t>
      </w:r>
      <w:r w:rsidRPr="00CA2489">
        <w:t xml:space="preserve">and is not interpreted as being the result of gas movement. Two features [1.0a, 1.0b] are highlighted in </w:t>
      </w:r>
      <w:r>
        <w:fldChar w:fldCharType="begin"/>
      </w:r>
      <w:r>
        <w:instrText xml:space="preserve"> REF _Ref236823535 \h </w:instrText>
      </w:r>
      <w:r>
        <w:fldChar w:fldCharType="separate"/>
      </w:r>
      <w:r>
        <w:t>Fig.</w:t>
      </w:r>
      <w:r>
        <w:rPr>
          <w:noProof/>
        </w:rPr>
        <w:t>6</w:t>
      </w:r>
      <w:r>
        <w:fldChar w:fldCharType="end"/>
      </w:r>
      <w:r w:rsidRPr="00CA2489">
        <w:t xml:space="preserve">b related to gas entry as identified from the </w:t>
      </w:r>
      <w:r>
        <w:t xml:space="preserve">rate of </w:t>
      </w:r>
      <w:r w:rsidRPr="00CA2489">
        <w:t xml:space="preserve">pressure </w:t>
      </w:r>
      <w:r>
        <w:t>change</w:t>
      </w:r>
      <w:r w:rsidRPr="00CA2489">
        <w:t xml:space="preserve"> (</w:t>
      </w:r>
      <w:r>
        <w:fldChar w:fldCharType="begin"/>
      </w:r>
      <w:r>
        <w:instrText xml:space="preserve"> REF _Ref236823535 \h </w:instrText>
      </w:r>
      <w:r>
        <w:fldChar w:fldCharType="separate"/>
      </w:r>
      <w:r>
        <w:t>Fig.</w:t>
      </w:r>
      <w:r>
        <w:rPr>
          <w:noProof/>
        </w:rPr>
        <w:t>6</w:t>
      </w:r>
      <w:r>
        <w:fldChar w:fldCharType="end"/>
      </w:r>
      <w:r w:rsidRPr="00CA2489">
        <w:t xml:space="preserve">c).  These are interpreted as gas entry and </w:t>
      </w:r>
      <w:r w:rsidRPr="00CA2489">
        <w:lastRenderedPageBreak/>
        <w:t xml:space="preserve">occurred at </w:t>
      </w:r>
      <w:r>
        <w:t>~</w:t>
      </w:r>
      <w:r w:rsidRPr="00CA2489">
        <w:t>4190 kPa. Gas pressure continued to increase and peaked at 421</w:t>
      </w:r>
      <w:r>
        <w:t>0</w:t>
      </w:r>
      <w:r w:rsidRPr="00CA2489">
        <w:t xml:space="preserve"> kPa at Day 752.6</w:t>
      </w:r>
      <w:r>
        <w:t>1</w:t>
      </w:r>
      <w:r w:rsidRPr="00CA2489">
        <w:t xml:space="preserve"> [1.2], some 2</w:t>
      </w:r>
      <w:r>
        <w:t>0</w:t>
      </w:r>
      <w:r w:rsidRPr="00CA2489">
        <w:t xml:space="preserve"> kPa above gas entry. This correlates with a short-lived spike in the </w:t>
      </w:r>
      <w:r>
        <w:t xml:space="preserve">rate of </w:t>
      </w:r>
      <w:r w:rsidRPr="00CA2489">
        <w:t xml:space="preserve">pressure </w:t>
      </w:r>
      <w:r>
        <w:t>change</w:t>
      </w:r>
      <w:r w:rsidRPr="00CA2489">
        <w:t xml:space="preserve"> (-59 kPa/h; </w:t>
      </w:r>
      <w:r>
        <w:fldChar w:fldCharType="begin"/>
      </w:r>
      <w:r>
        <w:instrText xml:space="preserve"> REF _Ref236823535 \h </w:instrText>
      </w:r>
      <w:r>
        <w:fldChar w:fldCharType="separate"/>
      </w:r>
      <w:r>
        <w:t>Fig.</w:t>
      </w:r>
      <w:r>
        <w:rPr>
          <w:noProof/>
        </w:rPr>
        <w:t>6</w:t>
      </w:r>
      <w:r>
        <w:fldChar w:fldCharType="end"/>
      </w:r>
      <w:r w:rsidRPr="00CA2489">
        <w:t xml:space="preserve">d) as pressure started to rapidly decrease, before the </w:t>
      </w:r>
      <w:r>
        <w:t xml:space="preserve">rate of </w:t>
      </w:r>
      <w:r w:rsidRPr="00CA2489">
        <w:t xml:space="preserve">pressure </w:t>
      </w:r>
      <w:r>
        <w:t>change</w:t>
      </w:r>
      <w:r w:rsidRPr="00CA2489">
        <w:t xml:space="preserve"> stabilised at approximately -18 kPa/h. </w:t>
      </w:r>
    </w:p>
    <w:p w14:paraId="2CC56EEE" w14:textId="508183D7" w:rsidR="00C02FE5" w:rsidRPr="00C35E30" w:rsidRDefault="00C02FE5" w:rsidP="00C02FE5">
      <w:pPr>
        <w:jc w:val="left"/>
      </w:pPr>
      <w:r w:rsidRPr="00C35E30">
        <w:t>a</w:t>
      </w:r>
      <w:r w:rsidR="005075FA">
        <w:rPr>
          <w:noProof/>
        </w:rPr>
        <w:drawing>
          <wp:inline distT="0" distB="0" distL="0" distR="0" wp14:anchorId="74753F3C" wp14:editId="04CAD29E">
            <wp:extent cx="3209925" cy="1486535"/>
            <wp:effectExtent l="0" t="0" r="9525" b="0"/>
            <wp:docPr id="20109380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7598"/>
                    <a:stretch>
                      <a:fillRect/>
                    </a:stretch>
                  </pic:blipFill>
                  <pic:spPr bwMode="auto">
                    <a:xfrm>
                      <a:off x="0" y="0"/>
                      <a:ext cx="3210497" cy="1486800"/>
                    </a:xfrm>
                    <a:prstGeom prst="rect">
                      <a:avLst/>
                    </a:prstGeom>
                    <a:noFill/>
                    <a:ln>
                      <a:noFill/>
                    </a:ln>
                    <a:extLst>
                      <a:ext uri="{53640926-AAD7-44D8-BBD7-CCE9431645EC}">
                        <a14:shadowObscured xmlns:a14="http://schemas.microsoft.com/office/drawing/2010/main"/>
                      </a:ext>
                    </a:extLst>
                  </pic:spPr>
                </pic:pic>
              </a:graphicData>
            </a:graphic>
          </wp:inline>
        </w:drawing>
      </w:r>
      <w:r w:rsidRPr="00C35E30">
        <w:t>b</w:t>
      </w:r>
      <w:r w:rsidR="00182BC9">
        <w:rPr>
          <w:noProof/>
        </w:rPr>
        <w:drawing>
          <wp:inline distT="0" distB="0" distL="0" distR="0" wp14:anchorId="03F88F5E" wp14:editId="7512F140">
            <wp:extent cx="2952750" cy="1490162"/>
            <wp:effectExtent l="0" t="0" r="0" b="0"/>
            <wp:docPr id="1632746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5208"/>
                    <a:stretch>
                      <a:fillRect/>
                    </a:stretch>
                  </pic:blipFill>
                  <pic:spPr bwMode="auto">
                    <a:xfrm>
                      <a:off x="0" y="0"/>
                      <a:ext cx="2953221" cy="1490400"/>
                    </a:xfrm>
                    <a:prstGeom prst="rect">
                      <a:avLst/>
                    </a:prstGeom>
                    <a:noFill/>
                    <a:ln>
                      <a:noFill/>
                    </a:ln>
                    <a:extLst>
                      <a:ext uri="{53640926-AAD7-44D8-BBD7-CCE9431645EC}">
                        <a14:shadowObscured xmlns:a14="http://schemas.microsoft.com/office/drawing/2010/main"/>
                      </a:ext>
                    </a:extLst>
                  </pic:spPr>
                </pic:pic>
              </a:graphicData>
            </a:graphic>
          </wp:inline>
        </w:drawing>
      </w:r>
    </w:p>
    <w:p w14:paraId="2D3D64B9" w14:textId="652261D9" w:rsidR="00C02FE5" w:rsidRPr="00C35E30" w:rsidRDefault="00C02FE5" w:rsidP="00C02FE5">
      <w:pPr>
        <w:jc w:val="left"/>
      </w:pPr>
      <w:r w:rsidRPr="00C35E30">
        <w:t>c</w:t>
      </w:r>
      <w:r w:rsidR="004F476C">
        <w:rPr>
          <w:noProof/>
        </w:rPr>
        <w:drawing>
          <wp:inline distT="0" distB="0" distL="0" distR="0" wp14:anchorId="07C65604" wp14:editId="7310ADE0">
            <wp:extent cx="3482896" cy="1490400"/>
            <wp:effectExtent l="0" t="0" r="3810" b="0"/>
            <wp:docPr id="9759425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82896" cy="1490400"/>
                    </a:xfrm>
                    <a:prstGeom prst="rect">
                      <a:avLst/>
                    </a:prstGeom>
                    <a:noFill/>
                  </pic:spPr>
                </pic:pic>
              </a:graphicData>
            </a:graphic>
          </wp:inline>
        </w:drawing>
      </w:r>
    </w:p>
    <w:p w14:paraId="274DD2E4" w14:textId="4E1B4495" w:rsidR="00C02FE5" w:rsidRDefault="00B51CFC" w:rsidP="00B51CFC">
      <w:pPr>
        <w:pStyle w:val="Caption"/>
        <w:rPr>
          <w:iCs/>
          <w:noProof/>
        </w:rPr>
      </w:pPr>
      <w:bookmarkStart w:id="7" w:name="_Ref236822624"/>
      <w:r>
        <w:t>Fig.</w:t>
      </w:r>
      <w:fldSimple w:instr=" SEQ Fig. \* ARABIC ">
        <w:r w:rsidR="001B29F8">
          <w:rPr>
            <w:noProof/>
          </w:rPr>
          <w:t>4</w:t>
        </w:r>
      </w:fldSimple>
      <w:bookmarkEnd w:id="7"/>
      <w:r w:rsidR="00C02FE5">
        <w:rPr>
          <w:noProof/>
        </w:rPr>
        <w:t>:</w:t>
      </w:r>
      <w:r w:rsidR="00C02FE5" w:rsidRPr="000B4086">
        <w:t xml:space="preserve"> Rehydration</w:t>
      </w:r>
      <w:r w:rsidR="001D3E26">
        <w:t>,</w:t>
      </w:r>
      <w:r w:rsidR="00C02FE5" w:rsidRPr="000B4086">
        <w:t xml:space="preserve"> hydraulic </w:t>
      </w:r>
      <w:r w:rsidR="004160E6">
        <w:t>and gas</w:t>
      </w:r>
      <w:r w:rsidR="000E535C">
        <w:t xml:space="preserve"> </w:t>
      </w:r>
      <w:r w:rsidR="00C02FE5" w:rsidRPr="000B4086">
        <w:t xml:space="preserve">testing of BGT-10. a) </w:t>
      </w:r>
      <w:r w:rsidR="00C02FE5" w:rsidRPr="000B4086">
        <w:rPr>
          <w:iCs/>
          <w:noProof/>
        </w:rPr>
        <w:t>Summary of the complete test history showing the pore</w:t>
      </w:r>
      <w:r w:rsidR="00FB7012">
        <w:rPr>
          <w:iCs/>
          <w:noProof/>
        </w:rPr>
        <w:t>/gas injection</w:t>
      </w:r>
      <w:r w:rsidR="00C02FE5" w:rsidRPr="000B4086">
        <w:rPr>
          <w:iCs/>
          <w:noProof/>
        </w:rPr>
        <w:t xml:space="preserve"> pressure response in the three intervals of the injection borehole;</w:t>
      </w:r>
      <w:r w:rsidR="00C02FE5" w:rsidRPr="000B4086">
        <w:rPr>
          <w:iCs/>
        </w:rPr>
        <w:t xml:space="preserve"> b)</w:t>
      </w:r>
      <w:r w:rsidR="00C02FE5" w:rsidRPr="000B4086">
        <w:rPr>
          <w:iCs/>
          <w:noProof/>
        </w:rPr>
        <w:t xml:space="preserve"> </w:t>
      </w:r>
      <w:r w:rsidR="00D47298">
        <w:rPr>
          <w:iCs/>
          <w:noProof/>
        </w:rPr>
        <w:t>zoom-in: p</w:t>
      </w:r>
      <w:r w:rsidR="00C02FE5" w:rsidRPr="000B4086">
        <w:rPr>
          <w:iCs/>
          <w:noProof/>
        </w:rPr>
        <w:t xml:space="preserve">ore pressure during re-equilibration; c) </w:t>
      </w:r>
      <w:r w:rsidR="00D47298">
        <w:rPr>
          <w:iCs/>
          <w:noProof/>
        </w:rPr>
        <w:t>zoom-in: t</w:t>
      </w:r>
      <w:r w:rsidR="00C02FE5" w:rsidRPr="000B4086">
        <w:rPr>
          <w:iCs/>
          <w:noProof/>
        </w:rPr>
        <w:t>esting interval suitability and hydraulic testing of the injection interval.</w:t>
      </w:r>
      <w:r w:rsidR="002A3F07">
        <w:rPr>
          <w:iCs/>
          <w:noProof/>
        </w:rPr>
        <w:t xml:space="preserve"> See Table 1 for description of test stages.</w:t>
      </w:r>
    </w:p>
    <w:p w14:paraId="2F58580B" w14:textId="4F56D0D7" w:rsidR="00C07BF3" w:rsidRPr="00EC5E2D" w:rsidRDefault="00C07BF3" w:rsidP="00C07BF3">
      <w:r w:rsidRPr="00EC5E2D">
        <w:t>a</w:t>
      </w:r>
      <w:r w:rsidR="00A11FF6">
        <w:rPr>
          <w:noProof/>
        </w:rPr>
        <w:drawing>
          <wp:inline distT="0" distB="0" distL="0" distR="0" wp14:anchorId="7756CFDA" wp14:editId="0B39A6ED">
            <wp:extent cx="3086214" cy="1497600"/>
            <wp:effectExtent l="0" t="0" r="0" b="7620"/>
            <wp:docPr id="8061983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6214" cy="1497600"/>
                    </a:xfrm>
                    <a:prstGeom prst="rect">
                      <a:avLst/>
                    </a:prstGeom>
                    <a:noFill/>
                  </pic:spPr>
                </pic:pic>
              </a:graphicData>
            </a:graphic>
          </wp:inline>
        </w:drawing>
      </w:r>
      <w:r w:rsidRPr="00EC5E2D">
        <w:t>b</w:t>
      </w:r>
      <w:r w:rsidRPr="00EC5E2D">
        <w:rPr>
          <w:noProof/>
        </w:rPr>
        <w:drawing>
          <wp:inline distT="0" distB="0" distL="0" distR="0" wp14:anchorId="3502C231" wp14:editId="298D9AAE">
            <wp:extent cx="3096000" cy="1497567"/>
            <wp:effectExtent l="0" t="0" r="0" b="7620"/>
            <wp:docPr id="6611057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96000" cy="1497567"/>
                    </a:xfrm>
                    <a:prstGeom prst="rect">
                      <a:avLst/>
                    </a:prstGeom>
                    <a:noFill/>
                  </pic:spPr>
                </pic:pic>
              </a:graphicData>
            </a:graphic>
          </wp:inline>
        </w:drawing>
      </w:r>
    </w:p>
    <w:p w14:paraId="6B3665ED" w14:textId="5F9A2065" w:rsidR="00C07BF3" w:rsidRDefault="00FA6B49" w:rsidP="00FA6B49">
      <w:pPr>
        <w:pStyle w:val="Caption"/>
      </w:pPr>
      <w:bookmarkStart w:id="8" w:name="_Ref236822995"/>
      <w:bookmarkStart w:id="9" w:name="_Ref219187830"/>
      <w:r>
        <w:t>Fig.</w:t>
      </w:r>
      <w:fldSimple w:instr=" SEQ Fig. \* ARABIC ">
        <w:r w:rsidR="001B29F8">
          <w:rPr>
            <w:noProof/>
          </w:rPr>
          <w:t>5</w:t>
        </w:r>
      </w:fldSimple>
      <w:bookmarkEnd w:id="8"/>
      <w:bookmarkEnd w:id="9"/>
      <w:r w:rsidR="00C07BF3">
        <w:rPr>
          <w:noProof/>
        </w:rPr>
        <w:t>:</w:t>
      </w:r>
      <w:r w:rsidR="00C07BF3" w:rsidRPr="00FA27BF">
        <w:t xml:space="preserve"> Gas injection steps in BGT-10. a) Pressure measured in the three intervals of BGT-10 showing some coupling between intervals. b) Flow rate observed during each constant pressure step.</w:t>
      </w:r>
    </w:p>
    <w:p w14:paraId="6A2D1F5A" w14:textId="77777777" w:rsidR="00643C50" w:rsidRDefault="00643C50" w:rsidP="00643C50">
      <w:r w:rsidRPr="00CA2489">
        <w:t xml:space="preserve">A second event [1.3] occurred at Day 752.69, when </w:t>
      </w:r>
      <w:r>
        <w:t xml:space="preserve">the rate of </w:t>
      </w:r>
      <w:r w:rsidRPr="00CA2489">
        <w:t xml:space="preserve">gas pressure </w:t>
      </w:r>
      <w:r>
        <w:t>change</w:t>
      </w:r>
      <w:r w:rsidRPr="00CA2489">
        <w:t xml:space="preserve"> peaked for a second time at -53 kPa/h, before recovering to ~ -30 kPa/h. </w:t>
      </w:r>
      <w:r>
        <w:fldChar w:fldCharType="begin"/>
      </w:r>
      <w:r>
        <w:instrText xml:space="preserve"> REF _Ref236823535 \h </w:instrText>
      </w:r>
      <w:r>
        <w:fldChar w:fldCharType="separate"/>
      </w:r>
      <w:r>
        <w:t>Fig.</w:t>
      </w:r>
      <w:r>
        <w:rPr>
          <w:noProof/>
        </w:rPr>
        <w:t>6</w:t>
      </w:r>
      <w:r>
        <w:fldChar w:fldCharType="end"/>
      </w:r>
      <w:r w:rsidRPr="00CA2489">
        <w:t>d shows an additional event [1.4] at Day 752.76, although this corresponds with the refilling of the injection pump and is an experimental artefact. The two episodes of increased flow are seen in the injection interval, suggesting that the onset of flow was dynamic. Pore pressure within the injection borehole</w:t>
      </w:r>
      <w:r>
        <w:t xml:space="preserve"> (INTP01, INTP03)</w:t>
      </w:r>
      <w:r w:rsidRPr="00CA2489">
        <w:t xml:space="preserve"> </w:t>
      </w:r>
      <w:r>
        <w:t>reacted at gas peak pressure</w:t>
      </w:r>
      <w:r w:rsidRPr="00CA2489">
        <w:t xml:space="preserve"> [1.2; </w:t>
      </w:r>
      <w:r>
        <w:fldChar w:fldCharType="begin"/>
      </w:r>
      <w:r>
        <w:instrText xml:space="preserve"> REF _Ref236823535 \h </w:instrText>
      </w:r>
      <w:r>
        <w:fldChar w:fldCharType="separate"/>
      </w:r>
      <w:r>
        <w:t>Fig.</w:t>
      </w:r>
      <w:r>
        <w:rPr>
          <w:noProof/>
        </w:rPr>
        <w:t>6</w:t>
      </w:r>
      <w:r>
        <w:fldChar w:fldCharType="end"/>
      </w:r>
      <w:r w:rsidRPr="00CA2489">
        <w:t xml:space="preserve">a]. </w:t>
      </w:r>
      <w:r>
        <w:t>T</w:t>
      </w:r>
      <w:r w:rsidRPr="00CA2489">
        <w:t>he rate of pressure change varied because of both gas movement events</w:t>
      </w:r>
      <w:r w:rsidRPr="00C3119E">
        <w:t xml:space="preserve"> </w:t>
      </w:r>
      <w:r>
        <w:t xml:space="preserve">in the interval </w:t>
      </w:r>
      <w:r>
        <w:lastRenderedPageBreak/>
        <w:t>a</w:t>
      </w:r>
      <w:r w:rsidRPr="00CA2489">
        <w:t>bove the inject</w:t>
      </w:r>
      <w:r>
        <w:t>or (INTP03)</w:t>
      </w:r>
      <w:r w:rsidRPr="00CA2489">
        <w:t xml:space="preserve">. </w:t>
      </w:r>
      <w:r>
        <w:t>P</w:t>
      </w:r>
      <w:r w:rsidRPr="00CA2489">
        <w:t xml:space="preserve">ore pressure marginally increased at peak gas pressure </w:t>
      </w:r>
      <w:r>
        <w:t>b</w:t>
      </w:r>
      <w:r w:rsidRPr="00CA2489">
        <w:t>elow the injection interval</w:t>
      </w:r>
      <w:r>
        <w:t xml:space="preserve"> (INTP01)</w:t>
      </w:r>
      <w:r w:rsidRPr="00CA2489">
        <w:t xml:space="preserve"> but showed multiple events around the time of the </w:t>
      </w:r>
      <w:r>
        <w:t>accelerated</w:t>
      </w:r>
      <w:r w:rsidRPr="00CA2489">
        <w:t xml:space="preserve"> gas </w:t>
      </w:r>
      <w:r>
        <w:t>flow</w:t>
      </w:r>
      <w:r w:rsidRPr="00CA2489">
        <w:t xml:space="preserve"> [1.3].</w:t>
      </w:r>
    </w:p>
    <w:p w14:paraId="05514F1B" w14:textId="457A7D5E" w:rsidR="00B96B56" w:rsidRPr="00E12A2B" w:rsidRDefault="00B96B56" w:rsidP="00B96B56">
      <w:pPr>
        <w:jc w:val="left"/>
      </w:pPr>
      <w:r w:rsidRPr="00E12A2B">
        <w:t>a</w:t>
      </w:r>
      <w:r w:rsidR="00EA7B92">
        <w:rPr>
          <w:noProof/>
        </w:rPr>
        <w:drawing>
          <wp:inline distT="0" distB="0" distL="0" distR="0" wp14:anchorId="390B91CE" wp14:editId="65A6F1DE">
            <wp:extent cx="3082036" cy="1360800"/>
            <wp:effectExtent l="0" t="0" r="4445" b="0"/>
            <wp:docPr id="79623068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r w:rsidRPr="00E12A2B">
        <w:t>b</w:t>
      </w:r>
      <w:r w:rsidR="00A63B51">
        <w:rPr>
          <w:noProof/>
        </w:rPr>
        <w:drawing>
          <wp:inline distT="0" distB="0" distL="0" distR="0" wp14:anchorId="4EB29FFB" wp14:editId="1051C543">
            <wp:extent cx="3082036" cy="1360800"/>
            <wp:effectExtent l="0" t="0" r="4445" b="0"/>
            <wp:docPr id="4957044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p>
    <w:p w14:paraId="1B547C1A" w14:textId="7597DC1E" w:rsidR="00B96B56" w:rsidRDefault="00B96B56" w:rsidP="00B96B56">
      <w:pPr>
        <w:jc w:val="left"/>
      </w:pPr>
      <w:r w:rsidRPr="00E12A2B">
        <w:t>c</w:t>
      </w:r>
      <w:r w:rsidR="00A01507">
        <w:rPr>
          <w:noProof/>
        </w:rPr>
        <w:drawing>
          <wp:inline distT="0" distB="0" distL="0" distR="0" wp14:anchorId="595D9FC8" wp14:editId="3E9443E0">
            <wp:extent cx="3088970" cy="1360800"/>
            <wp:effectExtent l="0" t="0" r="0" b="0"/>
            <wp:docPr id="18959561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88970" cy="1360800"/>
                    </a:xfrm>
                    <a:prstGeom prst="rect">
                      <a:avLst/>
                    </a:prstGeom>
                    <a:noFill/>
                  </pic:spPr>
                </pic:pic>
              </a:graphicData>
            </a:graphic>
          </wp:inline>
        </w:drawing>
      </w:r>
      <w:r w:rsidRPr="00E12A2B">
        <w:t>d</w:t>
      </w:r>
      <w:r w:rsidR="00124047">
        <w:rPr>
          <w:noProof/>
        </w:rPr>
        <w:drawing>
          <wp:inline distT="0" distB="0" distL="0" distR="0" wp14:anchorId="349D5F93" wp14:editId="310F5519">
            <wp:extent cx="3082036" cy="1360800"/>
            <wp:effectExtent l="0" t="0" r="4445" b="0"/>
            <wp:docPr id="4294599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p>
    <w:p w14:paraId="1329BB41" w14:textId="77777777" w:rsidR="00B96B56" w:rsidRPr="00E12A2B" w:rsidRDefault="00B96B56" w:rsidP="00B96B56">
      <w:pPr>
        <w:jc w:val="left"/>
      </w:pPr>
    </w:p>
    <w:p w14:paraId="43015CDE" w14:textId="6A33A9B4" w:rsidR="00B96B56" w:rsidRDefault="00FA6B49" w:rsidP="00FA6B49">
      <w:pPr>
        <w:pStyle w:val="Caption"/>
        <w:rPr>
          <w:iCs/>
        </w:rPr>
      </w:pPr>
      <w:bookmarkStart w:id="10" w:name="_Ref236823535"/>
      <w:r>
        <w:t>Fig.</w:t>
      </w:r>
      <w:fldSimple w:instr=" SEQ Fig. \* ARABIC ">
        <w:r w:rsidR="001B29F8">
          <w:rPr>
            <w:noProof/>
          </w:rPr>
          <w:t>6</w:t>
        </w:r>
      </w:fldSimple>
      <w:bookmarkEnd w:id="10"/>
      <w:r w:rsidR="00B96B56" w:rsidRPr="00386720">
        <w:t xml:space="preserve">: </w:t>
      </w:r>
      <w:r w:rsidR="00B96B56" w:rsidRPr="00386720">
        <w:rPr>
          <w:iCs/>
          <w:noProof/>
        </w:rPr>
        <w:t>Pore pressure in injection borehole BGT-10 during</w:t>
      </w:r>
      <w:r w:rsidR="00B96B56">
        <w:rPr>
          <w:iCs/>
          <w:noProof/>
        </w:rPr>
        <w:t xml:space="preserve"> </w:t>
      </w:r>
      <w:r w:rsidR="00B96B56" w:rsidRPr="00386720">
        <w:rPr>
          <w:iCs/>
          <w:noProof/>
        </w:rPr>
        <w:t>Event</w:t>
      </w:r>
      <w:r w:rsidR="00B96B56">
        <w:rPr>
          <w:iCs/>
          <w:noProof/>
        </w:rPr>
        <w:t xml:space="preserve"> 1.</w:t>
      </w:r>
      <w:r w:rsidR="00B96B56" w:rsidRPr="00386720">
        <w:rPr>
          <w:iCs/>
          <w:noProof/>
        </w:rPr>
        <w:t xml:space="preserve"> a) Detail of </w:t>
      </w:r>
      <w:r w:rsidR="00E73002">
        <w:rPr>
          <w:iCs/>
          <w:noProof/>
        </w:rPr>
        <w:t xml:space="preserve">rate of </w:t>
      </w:r>
      <w:r w:rsidR="00B96B56" w:rsidRPr="00386720">
        <w:rPr>
          <w:iCs/>
          <w:noProof/>
        </w:rPr>
        <w:t>change in pore pressure</w:t>
      </w:r>
      <w:r w:rsidR="00B96B56" w:rsidRPr="00386720">
        <w:rPr>
          <w:iCs/>
        </w:rPr>
        <w:t xml:space="preserve"> in BGT-10; b) Detail of gas pressure around the time of gas entry; c) </w:t>
      </w:r>
      <w:r w:rsidR="00BD76FF">
        <w:rPr>
          <w:iCs/>
        </w:rPr>
        <w:t>Rate of g</w:t>
      </w:r>
      <w:r w:rsidR="00B96B56" w:rsidRPr="00386720">
        <w:rPr>
          <w:iCs/>
        </w:rPr>
        <w:t xml:space="preserve">as injection pressure </w:t>
      </w:r>
      <w:r w:rsidR="00BD76FF">
        <w:rPr>
          <w:iCs/>
        </w:rPr>
        <w:t>change</w:t>
      </w:r>
      <w:r w:rsidR="00B96B56" w:rsidRPr="00386720">
        <w:rPr>
          <w:iCs/>
        </w:rPr>
        <w:t xml:space="preserve">; d) </w:t>
      </w:r>
      <w:r w:rsidR="00BD76FF">
        <w:rPr>
          <w:iCs/>
        </w:rPr>
        <w:t>Detail of rate of g</w:t>
      </w:r>
      <w:r w:rsidR="00B96B56" w:rsidRPr="00386720">
        <w:rPr>
          <w:iCs/>
        </w:rPr>
        <w:t xml:space="preserve">as injection pressure </w:t>
      </w:r>
      <w:r w:rsidR="00BD76FF">
        <w:rPr>
          <w:iCs/>
        </w:rPr>
        <w:t>change</w:t>
      </w:r>
      <w:r w:rsidR="00B96B56" w:rsidRPr="00386720">
        <w:rPr>
          <w:iCs/>
        </w:rPr>
        <w:t>.</w:t>
      </w:r>
    </w:p>
    <w:p w14:paraId="5426F31C" w14:textId="34D0B0B9" w:rsidR="00B87488" w:rsidRPr="00B87488" w:rsidRDefault="00C02FE5" w:rsidP="00CD2679">
      <w:pPr>
        <w:pStyle w:val="Caption"/>
        <w:rPr>
          <w:b w:val="0"/>
        </w:rPr>
      </w:pPr>
      <w:r w:rsidRPr="007742E4">
        <w:rPr>
          <w:b w:val="0"/>
        </w:rPr>
        <w:t>a</w:t>
      </w:r>
      <w:r w:rsidRPr="007742E4">
        <w:rPr>
          <w:b w:val="0"/>
          <w:bCs w:val="0"/>
          <w:noProof/>
        </w:rPr>
        <w:drawing>
          <wp:inline distT="0" distB="0" distL="0" distR="0" wp14:anchorId="1260E5D1" wp14:editId="639CC88E">
            <wp:extent cx="2052000" cy="1244614"/>
            <wp:effectExtent l="0" t="0" r="5715" b="0"/>
            <wp:docPr id="14143225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2000" cy="1244614"/>
                    </a:xfrm>
                    <a:prstGeom prst="rect">
                      <a:avLst/>
                    </a:prstGeom>
                    <a:noFill/>
                  </pic:spPr>
                </pic:pic>
              </a:graphicData>
            </a:graphic>
          </wp:inline>
        </w:drawing>
      </w:r>
      <w:r w:rsidRPr="007742E4">
        <w:rPr>
          <w:b w:val="0"/>
        </w:rPr>
        <w:t>b</w:t>
      </w:r>
      <w:r w:rsidRPr="007742E4">
        <w:rPr>
          <w:b w:val="0"/>
          <w:bCs w:val="0"/>
          <w:noProof/>
        </w:rPr>
        <w:drawing>
          <wp:inline distT="0" distB="0" distL="0" distR="0" wp14:anchorId="58C2B3A3" wp14:editId="39A19AF9">
            <wp:extent cx="2052000" cy="1244614"/>
            <wp:effectExtent l="0" t="0" r="5715" b="0"/>
            <wp:docPr id="13232669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000" cy="1244614"/>
                    </a:xfrm>
                    <a:prstGeom prst="rect">
                      <a:avLst/>
                    </a:prstGeom>
                    <a:noFill/>
                  </pic:spPr>
                </pic:pic>
              </a:graphicData>
            </a:graphic>
          </wp:inline>
        </w:drawing>
      </w:r>
      <w:r w:rsidRPr="007742E4">
        <w:t>c</w:t>
      </w:r>
      <w:r w:rsidR="002647BF">
        <w:rPr>
          <w:noProof/>
        </w:rPr>
        <w:drawing>
          <wp:inline distT="0" distB="0" distL="0" distR="0" wp14:anchorId="49A63B8F" wp14:editId="1AF41F72">
            <wp:extent cx="2052000" cy="1244614"/>
            <wp:effectExtent l="0" t="0" r="5715" b="0"/>
            <wp:docPr id="8709826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2000" cy="1244614"/>
                    </a:xfrm>
                    <a:prstGeom prst="rect">
                      <a:avLst/>
                    </a:prstGeom>
                    <a:noFill/>
                  </pic:spPr>
                </pic:pic>
              </a:graphicData>
            </a:graphic>
          </wp:inline>
        </w:drawing>
      </w:r>
    </w:p>
    <w:p w14:paraId="1B0E056D" w14:textId="52C9B327" w:rsidR="00C02FE5" w:rsidRPr="007742E4" w:rsidRDefault="00C02FE5" w:rsidP="00CD2679">
      <w:pPr>
        <w:pStyle w:val="Caption"/>
      </w:pPr>
      <w:r w:rsidRPr="007742E4">
        <w:t>d</w:t>
      </w:r>
      <w:r w:rsidRPr="007742E4">
        <w:rPr>
          <w:noProof/>
        </w:rPr>
        <w:drawing>
          <wp:inline distT="0" distB="0" distL="0" distR="0" wp14:anchorId="30D4C700" wp14:editId="11DB5648">
            <wp:extent cx="2052000" cy="1244610"/>
            <wp:effectExtent l="0" t="0" r="5715" b="0"/>
            <wp:docPr id="1654802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52000" cy="1244610"/>
                    </a:xfrm>
                    <a:prstGeom prst="rect">
                      <a:avLst/>
                    </a:prstGeom>
                    <a:noFill/>
                  </pic:spPr>
                </pic:pic>
              </a:graphicData>
            </a:graphic>
          </wp:inline>
        </w:drawing>
      </w:r>
      <w:r w:rsidRPr="007742E4">
        <w:t>e</w:t>
      </w:r>
      <w:r w:rsidRPr="007742E4">
        <w:rPr>
          <w:noProof/>
        </w:rPr>
        <w:drawing>
          <wp:inline distT="0" distB="0" distL="0" distR="0" wp14:anchorId="3CB8CCE9" wp14:editId="04A69D19">
            <wp:extent cx="2052000" cy="1244610"/>
            <wp:effectExtent l="0" t="0" r="5715" b="0"/>
            <wp:docPr id="4587735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52000" cy="1244610"/>
                    </a:xfrm>
                    <a:prstGeom prst="rect">
                      <a:avLst/>
                    </a:prstGeom>
                    <a:noFill/>
                  </pic:spPr>
                </pic:pic>
              </a:graphicData>
            </a:graphic>
          </wp:inline>
        </w:drawing>
      </w:r>
      <w:r w:rsidRPr="007742E4">
        <w:t>f</w:t>
      </w:r>
      <w:r w:rsidRPr="007742E4">
        <w:rPr>
          <w:noProof/>
        </w:rPr>
        <w:drawing>
          <wp:inline distT="0" distB="0" distL="0" distR="0" wp14:anchorId="5FBC23F2" wp14:editId="0E2EDA1D">
            <wp:extent cx="2052000" cy="1244610"/>
            <wp:effectExtent l="0" t="0" r="5715" b="0"/>
            <wp:docPr id="17557176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2000" cy="1244610"/>
                    </a:xfrm>
                    <a:prstGeom prst="rect">
                      <a:avLst/>
                    </a:prstGeom>
                    <a:noFill/>
                  </pic:spPr>
                </pic:pic>
              </a:graphicData>
            </a:graphic>
          </wp:inline>
        </w:drawing>
      </w:r>
    </w:p>
    <w:p w14:paraId="03F2F1D4" w14:textId="3E4A65CB" w:rsidR="00C02FE5" w:rsidRPr="007742E4" w:rsidRDefault="00FA6B49" w:rsidP="00FA6B49">
      <w:pPr>
        <w:pStyle w:val="Caption"/>
      </w:pPr>
      <w:bookmarkStart w:id="11" w:name="_Ref236823725"/>
      <w:r>
        <w:t>Fig.</w:t>
      </w:r>
      <w:fldSimple w:instr=" SEQ Fig. \* ARABIC ">
        <w:r w:rsidR="001B29F8">
          <w:rPr>
            <w:noProof/>
          </w:rPr>
          <w:t>7</w:t>
        </w:r>
      </w:fldSimple>
      <w:bookmarkEnd w:id="11"/>
      <w:r w:rsidR="00C02FE5">
        <w:t>:</w:t>
      </w:r>
      <w:r w:rsidR="00C02FE5" w:rsidRPr="007742E4">
        <w:t xml:space="preserve"> </w:t>
      </w:r>
      <w:r w:rsidR="00C02FE5" w:rsidRPr="007742E4">
        <w:rPr>
          <w:noProof/>
        </w:rPr>
        <w:t>Detail of pore pressure in BGT-2</w:t>
      </w:r>
      <w:r w:rsidR="00C02FE5" w:rsidRPr="000B6A20">
        <w:rPr>
          <w:iCs/>
          <w:noProof/>
        </w:rPr>
        <w:t xml:space="preserve"> </w:t>
      </w:r>
      <w:r w:rsidR="00C02FE5" w:rsidRPr="00386720">
        <w:rPr>
          <w:iCs/>
          <w:noProof/>
        </w:rPr>
        <w:t>during Event</w:t>
      </w:r>
      <w:r w:rsidR="00C02FE5">
        <w:rPr>
          <w:iCs/>
          <w:noProof/>
        </w:rPr>
        <w:t xml:space="preserve"> 1.</w:t>
      </w:r>
      <w:r w:rsidR="00C02FE5" w:rsidRPr="00386720">
        <w:rPr>
          <w:iCs/>
          <w:noProof/>
        </w:rPr>
        <w:t xml:space="preserve"> </w:t>
      </w:r>
      <w:r w:rsidR="00C02FE5" w:rsidRPr="007742E4">
        <w:t xml:space="preserve"> a) INTP01; b) INTP02; c) INTP03; d) INTP04; e) INTP05; f) INTP06.</w:t>
      </w:r>
    </w:p>
    <w:p w14:paraId="7768DCEB" w14:textId="77777777" w:rsidR="00F86796" w:rsidRPr="00B92A42" w:rsidRDefault="00F86796" w:rsidP="00F86796">
      <w:pPr>
        <w:rPr>
          <w:strike/>
        </w:rPr>
      </w:pPr>
      <w:r w:rsidRPr="00B92A42">
        <w:lastRenderedPageBreak/>
        <w:t xml:space="preserve">Within the pore pressure monitoring borehole (BGT-2; </w:t>
      </w:r>
      <w:r>
        <w:fldChar w:fldCharType="begin"/>
      </w:r>
      <w:r>
        <w:instrText xml:space="preserve"> REF _Ref236823725 \h </w:instrText>
      </w:r>
      <w:r>
        <w:fldChar w:fldCharType="separate"/>
      </w:r>
      <w:r>
        <w:t>Fig.</w:t>
      </w:r>
      <w:r>
        <w:rPr>
          <w:noProof/>
        </w:rPr>
        <w:t>7</w:t>
      </w:r>
      <w:r>
        <w:fldChar w:fldCharType="end"/>
      </w:r>
      <w:r w:rsidRPr="00B92A42">
        <w:t xml:space="preserve">), all intervals showed a </w:t>
      </w:r>
      <w:r>
        <w:t xml:space="preserve">small </w:t>
      </w:r>
      <w:r w:rsidRPr="00B92A42">
        <w:t xml:space="preserve">change </w:t>
      </w:r>
      <w:r>
        <w:t xml:space="preserve">(~1-2 kPa) </w:t>
      </w:r>
      <w:r w:rsidRPr="00B92A42">
        <w:t>at the time of peak gas pressure.</w:t>
      </w:r>
      <w:r>
        <w:t xml:space="preserve"> T</w:t>
      </w:r>
      <w:r w:rsidRPr="00B92A42">
        <w:t xml:space="preserve">he pore pressure started to increase slowly at peak gas pressure </w:t>
      </w:r>
      <w:r>
        <w:t>i</w:t>
      </w:r>
      <w:r w:rsidRPr="00B92A42">
        <w:t xml:space="preserve">n the bottom two intervals </w:t>
      </w:r>
      <w:r>
        <w:t>(</w:t>
      </w:r>
      <w:r>
        <w:fldChar w:fldCharType="begin"/>
      </w:r>
      <w:r>
        <w:instrText xml:space="preserve"> REF _Ref236823725 \h </w:instrText>
      </w:r>
      <w:r>
        <w:fldChar w:fldCharType="separate"/>
      </w:r>
      <w:r>
        <w:t>Fig.</w:t>
      </w:r>
      <w:r>
        <w:rPr>
          <w:noProof/>
        </w:rPr>
        <w:t>7</w:t>
      </w:r>
      <w:r>
        <w:fldChar w:fldCharType="end"/>
      </w:r>
      <w:r>
        <w:t xml:space="preserve">ab; </w:t>
      </w:r>
      <w:r w:rsidRPr="00B92A42">
        <w:t>1.2</w:t>
      </w:r>
      <w:r>
        <w:t>)</w:t>
      </w:r>
      <w:r w:rsidRPr="00B92A42">
        <w:t xml:space="preserve">. </w:t>
      </w:r>
      <w:r>
        <w:t>G</w:t>
      </w:r>
      <w:r w:rsidRPr="00B92A42">
        <w:t xml:space="preserve">as peak pressure started a decrease in pore pressure at </w:t>
      </w:r>
      <w:r>
        <w:t>event [1.2]</w:t>
      </w:r>
      <w:r w:rsidRPr="00B92A42">
        <w:t xml:space="preserve"> </w:t>
      </w:r>
      <w:r>
        <w:t>i</w:t>
      </w:r>
      <w:r w:rsidRPr="00B92A42">
        <w:t>n the remaining four intervals above</w:t>
      </w:r>
      <w:r>
        <w:t xml:space="preserve"> (</w:t>
      </w:r>
      <w:r>
        <w:fldChar w:fldCharType="begin"/>
      </w:r>
      <w:r>
        <w:instrText xml:space="preserve"> REF _Ref236823725 \h </w:instrText>
      </w:r>
      <w:r>
        <w:fldChar w:fldCharType="separate"/>
      </w:r>
      <w:r>
        <w:t>Fig.</w:t>
      </w:r>
      <w:r>
        <w:rPr>
          <w:noProof/>
        </w:rPr>
        <w:t>7</w:t>
      </w:r>
      <w:r>
        <w:fldChar w:fldCharType="end"/>
      </w:r>
      <w:r>
        <w:t>c-f)</w:t>
      </w:r>
      <w:r w:rsidRPr="00B92A42">
        <w:t xml:space="preserve">. </w:t>
      </w:r>
      <w:r>
        <w:t>A</w:t>
      </w:r>
      <w:r w:rsidRPr="00B92A42">
        <w:t>ll intervals showed an increase in pore pressure</w:t>
      </w:r>
      <w:r w:rsidRPr="009C6010">
        <w:t xml:space="preserve"> </w:t>
      </w:r>
      <w:r>
        <w:t>a</w:t>
      </w:r>
      <w:r w:rsidRPr="00B92A42">
        <w:t xml:space="preserve">t [1.3], except </w:t>
      </w:r>
      <w:r>
        <w:t>for</w:t>
      </w:r>
      <w:r w:rsidRPr="00B92A42">
        <w:t xml:space="preserve"> the bottom interval of the borehole</w:t>
      </w:r>
      <w:r>
        <w:t xml:space="preserve"> (</w:t>
      </w:r>
      <w:r>
        <w:fldChar w:fldCharType="begin"/>
      </w:r>
      <w:r>
        <w:instrText xml:space="preserve"> REF _Ref236823725 \h </w:instrText>
      </w:r>
      <w:r>
        <w:fldChar w:fldCharType="separate"/>
      </w:r>
      <w:r>
        <w:t>Fig.</w:t>
      </w:r>
      <w:r>
        <w:rPr>
          <w:noProof/>
        </w:rPr>
        <w:t>7</w:t>
      </w:r>
      <w:r>
        <w:fldChar w:fldCharType="end"/>
      </w:r>
      <w:r>
        <w:t>a)</w:t>
      </w:r>
      <w:r w:rsidRPr="00B92A42">
        <w:t>. Towards the top of the pore pressure array</w:t>
      </w:r>
      <w:r>
        <w:t xml:space="preserve"> (e.g. </w:t>
      </w:r>
      <w:r>
        <w:fldChar w:fldCharType="begin"/>
      </w:r>
      <w:r>
        <w:instrText xml:space="preserve"> REF _Ref236823725 \h </w:instrText>
      </w:r>
      <w:r>
        <w:fldChar w:fldCharType="separate"/>
      </w:r>
      <w:r>
        <w:t>Fig.</w:t>
      </w:r>
      <w:r>
        <w:rPr>
          <w:noProof/>
        </w:rPr>
        <w:t>7</w:t>
      </w:r>
      <w:r>
        <w:fldChar w:fldCharType="end"/>
      </w:r>
      <w:r>
        <w:t>e)</w:t>
      </w:r>
      <w:r w:rsidRPr="00B92A42">
        <w:t>, at [1.3] a short-lived negative pore pressure spike was seen before the increase in pore pressure. All perturbations caused by gas peak pressure were short lived and persisted for less than five days.</w:t>
      </w:r>
    </w:p>
    <w:p w14:paraId="43A4EB7D" w14:textId="60599B03" w:rsidR="00BC31DD" w:rsidRDefault="00BC31DD" w:rsidP="00C02FE5"/>
    <w:p w14:paraId="5ADFEC21" w14:textId="6939C251" w:rsidR="00C02FE5" w:rsidRPr="00EC6B56" w:rsidRDefault="00BC31DD" w:rsidP="00C02FE5">
      <w:r>
        <w:t>a</w:t>
      </w:r>
      <w:r>
        <w:rPr>
          <w:noProof/>
        </w:rPr>
        <w:drawing>
          <wp:inline distT="0" distB="0" distL="0" distR="0" wp14:anchorId="5FC99A2F" wp14:editId="1CE72D8B">
            <wp:extent cx="4908879" cy="3600000"/>
            <wp:effectExtent l="0" t="0" r="6350" b="635"/>
            <wp:docPr id="1796098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08879" cy="3600000"/>
                    </a:xfrm>
                    <a:prstGeom prst="rect">
                      <a:avLst/>
                    </a:prstGeom>
                    <a:noFill/>
                  </pic:spPr>
                </pic:pic>
              </a:graphicData>
            </a:graphic>
          </wp:inline>
        </w:drawing>
      </w:r>
      <w:r>
        <w:t xml:space="preserve"> </w:t>
      </w:r>
      <w:r w:rsidR="00C02FE5" w:rsidRPr="00EC6B56">
        <w:t>b</w:t>
      </w:r>
      <w:r w:rsidR="00652E25">
        <w:rPr>
          <w:noProof/>
        </w:rPr>
        <w:drawing>
          <wp:inline distT="0" distB="0" distL="0" distR="0" wp14:anchorId="5288E84C" wp14:editId="36415E48">
            <wp:extent cx="1260246" cy="3697200"/>
            <wp:effectExtent l="0" t="0" r="0" b="0"/>
            <wp:docPr id="509813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60246" cy="3697200"/>
                    </a:xfrm>
                    <a:prstGeom prst="rect">
                      <a:avLst/>
                    </a:prstGeom>
                    <a:noFill/>
                  </pic:spPr>
                </pic:pic>
              </a:graphicData>
            </a:graphic>
          </wp:inline>
        </w:drawing>
      </w:r>
    </w:p>
    <w:p w14:paraId="5B72A63F" w14:textId="689CBB2C" w:rsidR="00C02FE5" w:rsidRPr="00EC6B56" w:rsidRDefault="00FA6B49" w:rsidP="00FA6B49">
      <w:pPr>
        <w:pStyle w:val="Caption"/>
      </w:pPr>
      <w:bookmarkStart w:id="12" w:name="_Ref236823817"/>
      <w:r>
        <w:t>Fig.</w:t>
      </w:r>
      <w:fldSimple w:instr=" SEQ Fig. \* ARABIC ">
        <w:r w:rsidR="001B29F8">
          <w:rPr>
            <w:noProof/>
          </w:rPr>
          <w:t>8</w:t>
        </w:r>
      </w:fldSimple>
      <w:bookmarkEnd w:id="12"/>
      <w:r w:rsidR="00C02FE5" w:rsidRPr="00EC6B56">
        <w:t xml:space="preserve">: Fibre-optic data for </w:t>
      </w:r>
      <w:r w:rsidR="00C02FE5" w:rsidRPr="00EC6B56">
        <w:rPr>
          <w:iCs/>
          <w:noProof/>
        </w:rPr>
        <w:t xml:space="preserve">Event 1. </w:t>
      </w:r>
      <w:r w:rsidR="00C02FE5" w:rsidRPr="00EC6B56">
        <w:t xml:space="preserve"> a) </w:t>
      </w:r>
      <w:r w:rsidR="00C02FE5">
        <w:t>Waterfall</w:t>
      </w:r>
      <w:r w:rsidR="00C02FE5" w:rsidRPr="00EC6B56">
        <w:t xml:space="preserve"> plot showing strain for all boreholes, the position of each plot represents the relative position of the boreholes</w:t>
      </w:r>
      <w:r w:rsidR="00C02FE5">
        <w:t>. Note: horizontal dashed lines show the depth of the injection interval in BGT-10</w:t>
      </w:r>
      <w:r w:rsidR="00C02FE5" w:rsidRPr="00EC6B56">
        <w:t>; b) Spider</w:t>
      </w:r>
      <w:r w:rsidR="00C02FE5">
        <w:t xml:space="preserve"> </w:t>
      </w:r>
      <w:r w:rsidR="00C02FE5" w:rsidRPr="00EC6B56">
        <w:t>plot showing d</w:t>
      </w:r>
      <w:r w:rsidR="00C02FE5" w:rsidRPr="00EC6B56">
        <w:rPr>
          <w:noProof/>
        </w:rPr>
        <w:t>evelopment of directional strain with time around the injection borehole.</w:t>
      </w:r>
    </w:p>
    <w:p w14:paraId="67571D87" w14:textId="1329F6CD" w:rsidR="00DC145F" w:rsidRDefault="00DC145F" w:rsidP="00DC145F">
      <w:r w:rsidRPr="00A069E5">
        <w:t xml:space="preserve">The fibre optic </w:t>
      </w:r>
      <w:r w:rsidR="00A31587">
        <w:t xml:space="preserve">(FO) </w:t>
      </w:r>
      <w:r w:rsidRPr="00A069E5">
        <w:t>data proved vital in identifying deformation at the time of</w:t>
      </w:r>
      <w:r w:rsidRPr="003C5140">
        <w:t xml:space="preserve"> Event 1 (</w:t>
      </w:r>
      <w:r w:rsidR="00A40238">
        <w:fldChar w:fldCharType="begin"/>
      </w:r>
      <w:r w:rsidR="00A40238">
        <w:instrText xml:space="preserve"> REF _Ref236823817 \h </w:instrText>
      </w:r>
      <w:r w:rsidR="00A40238">
        <w:fldChar w:fldCharType="separate"/>
      </w:r>
      <w:r w:rsidR="001B29F8">
        <w:t>Fig.</w:t>
      </w:r>
      <w:r w:rsidR="001B29F8">
        <w:rPr>
          <w:noProof/>
        </w:rPr>
        <w:t>8</w:t>
      </w:r>
      <w:r w:rsidR="00A40238">
        <w:fldChar w:fldCharType="end"/>
      </w:r>
      <w:r w:rsidRPr="003C5140">
        <w:t>)</w:t>
      </w:r>
      <w:r>
        <w:t>.</w:t>
      </w:r>
      <w:r w:rsidRPr="003C5140">
        <w:t xml:space="preserve"> </w:t>
      </w:r>
      <w:r>
        <w:t>D</w:t>
      </w:r>
      <w:r w:rsidRPr="003C5140">
        <w:t>eformation predominantly occurred towards BGT-5 and BGT-6 down-dip of the injection borehole. The first identified strain occurred over a 0.3m interval at a depth of ~14m (</w:t>
      </w:r>
      <w:r w:rsidR="00A40238">
        <w:fldChar w:fldCharType="begin"/>
      </w:r>
      <w:r w:rsidR="00A40238">
        <w:instrText xml:space="preserve"> REF _Ref236823817 \h </w:instrText>
      </w:r>
      <w:r w:rsidR="00A40238">
        <w:fldChar w:fldCharType="separate"/>
      </w:r>
      <w:r w:rsidR="001B29F8">
        <w:t>Fig.</w:t>
      </w:r>
      <w:r w:rsidR="001B29F8">
        <w:rPr>
          <w:noProof/>
        </w:rPr>
        <w:t>8</w:t>
      </w:r>
      <w:r w:rsidR="00A40238">
        <w:fldChar w:fldCharType="end"/>
      </w:r>
      <w:r w:rsidRPr="003C5140">
        <w:t>a) in a direction of 225° (</w:t>
      </w:r>
      <w:r w:rsidR="00A40238">
        <w:fldChar w:fldCharType="begin"/>
      </w:r>
      <w:r w:rsidR="00A40238">
        <w:instrText xml:space="preserve"> REF _Ref236823817 \h </w:instrText>
      </w:r>
      <w:r w:rsidR="00A40238">
        <w:fldChar w:fldCharType="separate"/>
      </w:r>
      <w:r w:rsidR="001B29F8">
        <w:t>Fig.</w:t>
      </w:r>
      <w:r w:rsidR="001B29F8">
        <w:rPr>
          <w:noProof/>
        </w:rPr>
        <w:t>8</w:t>
      </w:r>
      <w:r w:rsidR="00A40238">
        <w:fldChar w:fldCharType="end"/>
      </w:r>
      <w:r w:rsidRPr="003C5140">
        <w:t xml:space="preserve">b), with a spike in strain of ~130 </w:t>
      </w:r>
      <w:r w:rsidRPr="003C5140">
        <w:rPr>
          <w:rFonts w:ascii="Arial" w:hAnsi="Arial" w:cs="Arial"/>
        </w:rPr>
        <w:t>µε</w:t>
      </w:r>
      <w:r w:rsidRPr="003C5140">
        <w:t xml:space="preserve"> that lasted less than 20 minutes. </w:t>
      </w:r>
      <w:r>
        <w:t>C</w:t>
      </w:r>
      <w:r w:rsidRPr="003C5140">
        <w:t xml:space="preserve">ompression is seen over a length of a couple of metres </w:t>
      </w:r>
      <w:r>
        <w:t>a</w:t>
      </w:r>
      <w:r w:rsidRPr="003C5140">
        <w:t xml:space="preserve">bove and below this. </w:t>
      </w:r>
      <w:r>
        <w:t>During</w:t>
      </w:r>
      <w:r w:rsidRPr="003C5140">
        <w:t xml:space="preserve"> Day 753 a second extension zone develop</w:t>
      </w:r>
      <w:r>
        <w:t>ed</w:t>
      </w:r>
      <w:r w:rsidRPr="003C5140">
        <w:t xml:space="preserve"> at a depth of ~14.5m. At this time, strain rotated from an orientation of 225° to 290°. The strain was predominantly extensional, with most boreholes showing compression above and below of a much less magnitude (</w:t>
      </w:r>
      <w:r w:rsidR="00A40238">
        <w:fldChar w:fldCharType="begin"/>
      </w:r>
      <w:r w:rsidR="00A40238">
        <w:instrText xml:space="preserve"> REF _Ref236823817 \h </w:instrText>
      </w:r>
      <w:r w:rsidR="00A40238">
        <w:fldChar w:fldCharType="separate"/>
      </w:r>
      <w:r w:rsidR="001B29F8">
        <w:t>Fig.</w:t>
      </w:r>
      <w:r w:rsidR="001B29F8">
        <w:rPr>
          <w:noProof/>
        </w:rPr>
        <w:t>8</w:t>
      </w:r>
      <w:r w:rsidR="00A40238">
        <w:fldChar w:fldCharType="end"/>
      </w:r>
      <w:r w:rsidRPr="003C5140">
        <w:t xml:space="preserve">a). As well as a rotation with time, a second extension feature developed in several boreholes </w:t>
      </w:r>
      <w:proofErr w:type="spellStart"/>
      <w:r w:rsidRPr="003C5140">
        <w:t>some time</w:t>
      </w:r>
      <w:proofErr w:type="spellEnd"/>
      <w:r w:rsidRPr="003C5140">
        <w:t xml:space="preserve"> after gas peak pressure. </w:t>
      </w:r>
      <w:r w:rsidRPr="003C5140">
        <w:lastRenderedPageBreak/>
        <w:t xml:space="preserve">Close examination of the </w:t>
      </w:r>
      <w:r w:rsidR="00A31587">
        <w:t>FO</w:t>
      </w:r>
      <w:r w:rsidRPr="003C5140">
        <w:t xml:space="preserve"> data shows that most boreholes saw a slow build-up of strain, whereas three boreholes showed much quicker development, these three boreholes all showed spikes in strain. The depth of the maximum strain showed that the zone of influence was oriented at an angle to the borehole array, deepening down dip of the injector. It should be noted that little to no strain was seen up dip (</w:t>
      </w:r>
      <w:r>
        <w:t>BGT-</w:t>
      </w:r>
      <w:r w:rsidRPr="003C5140">
        <w:t>3, BGT-9).</w:t>
      </w:r>
    </w:p>
    <w:p w14:paraId="1414B783" w14:textId="0FF5E655" w:rsidR="00DC145F" w:rsidRPr="003C5140" w:rsidRDefault="00DC145F" w:rsidP="00DC145F">
      <w:r w:rsidRPr="00D15F4B">
        <w:t>Only three extensometer sensors showed features that can be reliably correlated with gas movement around the time of gas peak pressure (not shown</w:t>
      </w:r>
      <w:r>
        <w:t>, see Cuss et al., 2024</w:t>
      </w:r>
      <w:r w:rsidRPr="00D15F4B">
        <w:t xml:space="preserve">). In borehole BGT-4, interval EXT02 showed a dilation of ~1 </w:t>
      </w:r>
      <w:r w:rsidRPr="00D15F4B">
        <w:rPr>
          <w:rFonts w:ascii="Arial" w:hAnsi="Arial" w:cs="Arial"/>
        </w:rPr>
        <w:t>µ</w:t>
      </w:r>
      <w:r w:rsidRPr="00D15F4B">
        <w:t xml:space="preserve">m, while neighbouring EXT03 showed a decrease of ~8 </w:t>
      </w:r>
      <w:r w:rsidRPr="00D15F4B">
        <w:rPr>
          <w:rFonts w:ascii="Arial" w:hAnsi="Arial" w:cs="Arial"/>
        </w:rPr>
        <w:t>µ</w:t>
      </w:r>
      <w:r w:rsidRPr="00D15F4B">
        <w:t>m at</w:t>
      </w:r>
      <w:r w:rsidR="00054321">
        <w:t xml:space="preserve"> peak gas pressure</w:t>
      </w:r>
      <w:r w:rsidRPr="00D15F4B">
        <w:t xml:space="preserve"> [1.2]. Further short-lived strain spikes were seen at [1.3] that generally did not result in permanent deformation. In borehole BGT-6 interval EXT02 also showed strain. At [1.1] ~3 </w:t>
      </w:r>
      <w:r w:rsidRPr="00D15F4B">
        <w:rPr>
          <w:rFonts w:ascii="Arial" w:hAnsi="Arial" w:cs="Arial"/>
        </w:rPr>
        <w:t>µ</w:t>
      </w:r>
      <w:r w:rsidRPr="00D15F4B">
        <w:t>m of compression was seen. The inclinometer data only showed a response at [1.3] in y-offset. This shows that the features seen around gas entry [1.0-1.2] were pure dilatational events, while [1.3] had a component of shear. Generally, the mechanical instrumentation agreed with the observations from the fibre optic boreholes, showing deformation greatest towards 225°</w:t>
      </w:r>
      <w:r w:rsidR="00D03C75">
        <w:t>, approximately</w:t>
      </w:r>
      <w:r w:rsidR="007A6E20">
        <w:t xml:space="preserve"> coincident with the dip direction</w:t>
      </w:r>
      <w:r w:rsidRPr="00D15F4B">
        <w:t>.</w:t>
      </w:r>
    </w:p>
    <w:p w14:paraId="0FE0A5F0" w14:textId="7ED62503" w:rsidR="00C02FE5" w:rsidRDefault="00C02FE5" w:rsidP="00C02FE5">
      <w:r w:rsidRPr="00CE13B4">
        <w:t xml:space="preserve">Gas injection was continued at constant flow following peak gas pressure [1.2].  </w:t>
      </w:r>
      <w:r w:rsidR="009E556E">
        <w:fldChar w:fldCharType="begin"/>
      </w:r>
      <w:r w:rsidR="009E556E">
        <w:instrText xml:space="preserve"> REF _Ref236823892 \h </w:instrText>
      </w:r>
      <w:r w:rsidR="009E556E">
        <w:fldChar w:fldCharType="separate"/>
      </w:r>
      <w:r w:rsidR="001B29F8">
        <w:t>Fig.</w:t>
      </w:r>
      <w:r w:rsidR="001B29F8">
        <w:rPr>
          <w:noProof/>
        </w:rPr>
        <w:t>9</w:t>
      </w:r>
      <w:r w:rsidR="009E556E">
        <w:fldChar w:fldCharType="end"/>
      </w:r>
      <w:r w:rsidR="00B76A7F">
        <w:t>a</w:t>
      </w:r>
      <w:r w:rsidRPr="00CE13B4">
        <w:t xml:space="preserve"> shows that gas injection pressure reached an asymptote of ~3245 kPa by Day 785</w:t>
      </w:r>
      <w:r w:rsidR="008F3D26">
        <w:t xml:space="preserve"> [SS]</w:t>
      </w:r>
      <w:r w:rsidRPr="00CE13B4">
        <w:t xml:space="preserve">, some 32 days following gas peak pressure. The volume of </w:t>
      </w:r>
      <w:r w:rsidR="009E4755">
        <w:t xml:space="preserve">the gas </w:t>
      </w:r>
      <w:r w:rsidRPr="00CE13B4">
        <w:t xml:space="preserve">pathways was estimated from the </w:t>
      </w:r>
      <w:r w:rsidR="00F77C78">
        <w:t>difference between the</w:t>
      </w:r>
      <w:r w:rsidR="00E07FBA">
        <w:t xml:space="preserve"> </w:t>
      </w:r>
      <w:r w:rsidRPr="00CE13B4">
        <w:t xml:space="preserve">measured </w:t>
      </w:r>
      <w:r w:rsidR="00E07FBA">
        <w:t xml:space="preserve">gas </w:t>
      </w:r>
      <w:r w:rsidRPr="00CE13B4">
        <w:t>pressure</w:t>
      </w:r>
      <w:r w:rsidR="00E07FBA">
        <w:t xml:space="preserve"> and that predicted from the </w:t>
      </w:r>
      <w:r w:rsidR="00E07FBA" w:rsidRPr="00CE13B4">
        <w:t>ideal gas law</w:t>
      </w:r>
      <w:r w:rsidR="00DB3E8C">
        <w:t>, i.e. the amount of volume needed to be added to the injection interval to result in the pressure reduction observed</w:t>
      </w:r>
      <w:r w:rsidRPr="00CE13B4">
        <w:t xml:space="preserve">. This suggests that an equivalent change in volume of </w:t>
      </w:r>
      <w:r w:rsidR="00040005">
        <w:t xml:space="preserve">at least </w:t>
      </w:r>
      <w:r w:rsidRPr="00CE13B4">
        <w:t>1.5</w:t>
      </w:r>
      <w:r w:rsidR="00B85EC8">
        <w:t xml:space="preserve"> </w:t>
      </w:r>
      <w:r w:rsidRPr="00CE13B4">
        <w:t>l</w:t>
      </w:r>
      <w:r w:rsidR="00A71446">
        <w:t>itre</w:t>
      </w:r>
      <w:r w:rsidRPr="00CE13B4">
        <w:t xml:space="preserve"> occurred within 2.5 days, with a total of </w:t>
      </w:r>
      <w:r w:rsidR="00040005">
        <w:t>&gt;</w:t>
      </w:r>
      <w:r w:rsidRPr="00CE13B4">
        <w:t>5</w:t>
      </w:r>
      <w:r w:rsidR="00B85EC8">
        <w:t xml:space="preserve"> </w:t>
      </w:r>
      <w:r w:rsidRPr="00CE13B4">
        <w:t>l</w:t>
      </w:r>
      <w:r w:rsidR="0000231F">
        <w:t>itres</w:t>
      </w:r>
      <w:r w:rsidRPr="00CE13B4">
        <w:t xml:space="preserve"> generated by the end of the period</w:t>
      </w:r>
      <w:r w:rsidR="009D1279">
        <w:rPr>
          <w:rStyle w:val="FootnoteReference"/>
        </w:rPr>
        <w:footnoteReference w:id="2"/>
      </w:r>
      <w:r w:rsidRPr="00CE13B4">
        <w:t>. Steady state flow had been established where the flowrate into the wall rock matched the flow into the system.</w:t>
      </w:r>
    </w:p>
    <w:p w14:paraId="384AB511" w14:textId="77777777" w:rsidR="00C02FE5" w:rsidRPr="00290BD7" w:rsidRDefault="00C02FE5" w:rsidP="00C02FE5">
      <w:pPr>
        <w:pStyle w:val="Heading1"/>
        <w:rPr>
          <w:color w:val="auto"/>
        </w:rPr>
      </w:pPr>
      <w:r w:rsidRPr="00290BD7">
        <w:rPr>
          <w:color w:val="auto"/>
        </w:rPr>
        <w:t>3.3 Event 2</w:t>
      </w:r>
    </w:p>
    <w:p w14:paraId="25110E97" w14:textId="3744B138" w:rsidR="00C02FE5" w:rsidRDefault="009E556E" w:rsidP="00C02FE5">
      <w:r>
        <w:fldChar w:fldCharType="begin"/>
      </w:r>
      <w:r>
        <w:instrText xml:space="preserve"> REF _Ref236823892 \h </w:instrText>
      </w:r>
      <w:r>
        <w:fldChar w:fldCharType="separate"/>
      </w:r>
      <w:r w:rsidR="001B29F8">
        <w:t>Fig.</w:t>
      </w:r>
      <w:r w:rsidR="001B29F8">
        <w:rPr>
          <w:noProof/>
        </w:rPr>
        <w:t>9</w:t>
      </w:r>
      <w:r>
        <w:fldChar w:fldCharType="end"/>
      </w:r>
      <w:r w:rsidR="00C02FE5" w:rsidRPr="00804486">
        <w:t xml:space="preserve"> summarises the main features of Event 2.</w:t>
      </w:r>
      <w:r w:rsidR="00C02FE5">
        <w:t xml:space="preserve"> </w:t>
      </w:r>
      <w:r>
        <w:fldChar w:fldCharType="begin"/>
      </w:r>
      <w:r>
        <w:instrText xml:space="preserve"> REF _Ref236823892 \h </w:instrText>
      </w:r>
      <w:r>
        <w:fldChar w:fldCharType="separate"/>
      </w:r>
      <w:r w:rsidR="001B29F8">
        <w:t>Fig.</w:t>
      </w:r>
      <w:r w:rsidR="001B29F8">
        <w:rPr>
          <w:noProof/>
        </w:rPr>
        <w:t>9</w:t>
      </w:r>
      <w:r>
        <w:fldChar w:fldCharType="end"/>
      </w:r>
      <w:r w:rsidR="00C02FE5" w:rsidRPr="00804486">
        <w:t>a shows the gas injection pressure and injection</w:t>
      </w:r>
      <w:r w:rsidR="00F217A1">
        <w:t xml:space="preserve"> pump</w:t>
      </w:r>
      <w:r w:rsidR="00C02FE5" w:rsidRPr="00804486">
        <w:t xml:space="preserve"> flowrate between Events 1 and 2. </w:t>
      </w:r>
      <w:r w:rsidR="00AB70B2">
        <w:t>T</w:t>
      </w:r>
      <w:r w:rsidR="00C02FE5" w:rsidRPr="00804486">
        <w:t>wo experimental incidents occurred around the time that gas pressure reached asymptote. The first at Day 790.97 was human error when gas injection rate was accidentally increased by an order of magnitude</w:t>
      </w:r>
      <w:r w:rsidR="00EA4FF5">
        <w:t>,</w:t>
      </w:r>
      <w:r w:rsidR="00C02FE5" w:rsidRPr="00804486">
        <w:t xml:space="preserve"> increas</w:t>
      </w:r>
      <w:r w:rsidR="00EA4FF5">
        <w:t>ing</w:t>
      </w:r>
      <w:r w:rsidR="00C02FE5" w:rsidRPr="00804486">
        <w:t xml:space="preserve"> gas pressure </w:t>
      </w:r>
      <w:r w:rsidR="00EA4FF5">
        <w:t>by</w:t>
      </w:r>
      <w:r w:rsidR="00C02FE5" w:rsidRPr="00804486">
        <w:t xml:space="preserve"> 260 kPa. Flowrate was restored at Day 792.11, creating a slow pressure reduction. The second experimental incident occurred at Day 803.40 when a power cut resulted in injection pausing for 2.39 days. </w:t>
      </w:r>
      <w:r w:rsidR="00CE7B5C">
        <w:t>G</w:t>
      </w:r>
      <w:r w:rsidR="00C02FE5" w:rsidRPr="00804486">
        <w:t xml:space="preserve">as injection was </w:t>
      </w:r>
      <w:r w:rsidR="00CE7B5C">
        <w:t>re-</w:t>
      </w:r>
      <w:r w:rsidR="00C02FE5" w:rsidRPr="00804486">
        <w:t xml:space="preserve">established at Day 805.79, resulting in a slowly declining gas pressure. </w:t>
      </w:r>
      <w:r w:rsidR="00A23AE9">
        <w:t>T</w:t>
      </w:r>
      <w:r w:rsidR="00A23AE9" w:rsidRPr="00804486">
        <w:t xml:space="preserve">he decision was taken to investigate the role of gas </w:t>
      </w:r>
      <w:r w:rsidR="004B2A08">
        <w:t>pressurisation rate</w:t>
      </w:r>
      <w:r w:rsidR="004B2A08" w:rsidRPr="00804486">
        <w:t xml:space="preserve"> </w:t>
      </w:r>
      <w:r w:rsidR="00A23AE9" w:rsidRPr="00804486">
        <w:t xml:space="preserve">on the system </w:t>
      </w:r>
      <w:r w:rsidR="00C1163D">
        <w:t>a</w:t>
      </w:r>
      <w:r w:rsidR="00C02FE5" w:rsidRPr="00804486">
        <w:t>s gas pressure had reached steady state prior to these experimental events</w:t>
      </w:r>
      <w:r w:rsidR="00C1163D">
        <w:t>.</w:t>
      </w:r>
      <w:r w:rsidR="00C02FE5" w:rsidRPr="00804486">
        <w:t xml:space="preserve"> </w:t>
      </w:r>
      <w:r w:rsidR="00167EF9">
        <w:t>The injection pump flow rate</w:t>
      </w:r>
      <w:r w:rsidR="00C02FE5" w:rsidRPr="00804486">
        <w:t xml:space="preserve"> </w:t>
      </w:r>
      <w:r w:rsidR="00C1163D">
        <w:t xml:space="preserve">was </w:t>
      </w:r>
      <w:r w:rsidR="00C02FE5" w:rsidRPr="00804486">
        <w:t>increased in steps between 2.46 to 12 ml/h starting on Day 821. This resulted in gas injection pressure increasing from 332</w:t>
      </w:r>
      <w:r w:rsidR="00167EF9">
        <w:t>0</w:t>
      </w:r>
      <w:r w:rsidR="00C02FE5" w:rsidRPr="00804486">
        <w:t xml:space="preserve"> to 372</w:t>
      </w:r>
      <w:r w:rsidR="00167EF9">
        <w:t>0</w:t>
      </w:r>
      <w:r w:rsidR="00C02FE5" w:rsidRPr="00804486">
        <w:t xml:space="preserve"> kPa over approximately 40 days.</w:t>
      </w:r>
    </w:p>
    <w:p w14:paraId="7E2E25A8" w14:textId="77777777" w:rsidR="00807DDD" w:rsidRPr="000C0552" w:rsidRDefault="00807DDD" w:rsidP="00807DDD">
      <w:r w:rsidRPr="000C0552">
        <w:t>Increasing gas injection flow rate resulted in an increase of gas pressure and a second gas peak of 372</w:t>
      </w:r>
      <w:r>
        <w:t>0</w:t>
      </w:r>
      <w:r w:rsidRPr="000C0552">
        <w:t xml:space="preserve"> kPa on Day 858 (</w:t>
      </w:r>
      <w:r>
        <w:fldChar w:fldCharType="begin"/>
      </w:r>
      <w:r>
        <w:instrText xml:space="preserve"> REF _Ref236823892 \h </w:instrText>
      </w:r>
      <w:r>
        <w:fldChar w:fldCharType="separate"/>
      </w:r>
      <w:r>
        <w:t>Fig.</w:t>
      </w:r>
      <w:r>
        <w:rPr>
          <w:noProof/>
        </w:rPr>
        <w:t>9</w:t>
      </w:r>
      <w:r>
        <w:fldChar w:fldCharType="end"/>
      </w:r>
      <w:r w:rsidRPr="000C0552">
        <w:t xml:space="preserve">b). Close examination of the response of the system showed three distinct events. A change in the </w:t>
      </w:r>
      <w:r>
        <w:t xml:space="preserve">rate of </w:t>
      </w:r>
      <w:r w:rsidRPr="000C0552">
        <w:t xml:space="preserve">pressure </w:t>
      </w:r>
      <w:r>
        <w:t>change</w:t>
      </w:r>
      <w:r w:rsidRPr="000C0552">
        <w:t xml:space="preserve"> </w:t>
      </w:r>
      <w:r w:rsidRPr="000C0552">
        <w:lastRenderedPageBreak/>
        <w:t>(</w:t>
      </w:r>
      <w:r>
        <w:fldChar w:fldCharType="begin"/>
      </w:r>
      <w:r>
        <w:instrText xml:space="preserve"> REF _Ref236823892 \h </w:instrText>
      </w:r>
      <w:r>
        <w:fldChar w:fldCharType="separate"/>
      </w:r>
      <w:r>
        <w:t>Fig.</w:t>
      </w:r>
      <w:r>
        <w:rPr>
          <w:noProof/>
        </w:rPr>
        <w:t>9</w:t>
      </w:r>
      <w:r>
        <w:fldChar w:fldCharType="end"/>
      </w:r>
      <w:r w:rsidRPr="000C0552">
        <w:t>c) was seen at Day 858.71 when the gas pressure was 372</w:t>
      </w:r>
      <w:r>
        <w:t>2</w:t>
      </w:r>
      <w:r w:rsidRPr="000C0552">
        <w:t xml:space="preserve"> kPa [2.0]. Gas pressure peaked at Day 858.74 at 372</w:t>
      </w:r>
      <w:r>
        <w:t>3</w:t>
      </w:r>
      <w:r w:rsidRPr="000C0552">
        <w:t xml:space="preserve"> kPa [2.1]. Gas pressure started to reduce until [2.2] on Day 858.77, gas injection pressure instantaneously reduced by </w:t>
      </w:r>
      <w:r>
        <w:t>&lt;5</w:t>
      </w:r>
      <w:r w:rsidRPr="000C0552">
        <w:t xml:space="preserve"> kPa. Gas pressure then started to increase at a similar rate seen before [2.0], when at Day 858.81 </w:t>
      </w:r>
      <w:r>
        <w:t>with</w:t>
      </w:r>
      <w:r w:rsidRPr="000C0552">
        <w:t xml:space="preserve"> gas pressure </w:t>
      </w:r>
      <w:r>
        <w:t>of</w:t>
      </w:r>
      <w:r w:rsidRPr="000C0552">
        <w:t xml:space="preserve"> 3720 kPa, gas pressure started to rapidly decrease [2.3]. </w:t>
      </w:r>
    </w:p>
    <w:p w14:paraId="60426685" w14:textId="0383EDD6" w:rsidR="00C46E66" w:rsidRPr="00797C5E" w:rsidRDefault="00C46E66" w:rsidP="00C46E66">
      <w:pPr>
        <w:jc w:val="left"/>
      </w:pPr>
      <w:r w:rsidRPr="00797C5E">
        <w:t>a</w:t>
      </w:r>
      <w:r w:rsidRPr="00797C5E">
        <w:rPr>
          <w:noProof/>
        </w:rPr>
        <w:drawing>
          <wp:inline distT="0" distB="0" distL="0" distR="0" wp14:anchorId="09891BF4" wp14:editId="00288ADC">
            <wp:extent cx="3088800" cy="1342800"/>
            <wp:effectExtent l="0" t="0" r="0" b="0"/>
            <wp:docPr id="6579008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88800" cy="1342800"/>
                    </a:xfrm>
                    <a:prstGeom prst="rect">
                      <a:avLst/>
                    </a:prstGeom>
                    <a:noFill/>
                  </pic:spPr>
                </pic:pic>
              </a:graphicData>
            </a:graphic>
          </wp:inline>
        </w:drawing>
      </w:r>
      <w:r w:rsidRPr="00797C5E">
        <w:t>b</w:t>
      </w:r>
      <w:r w:rsidR="00F3432A">
        <w:rPr>
          <w:noProof/>
        </w:rPr>
        <w:drawing>
          <wp:inline distT="0" distB="0" distL="0" distR="0" wp14:anchorId="2BCF4602" wp14:editId="2E9C1E41">
            <wp:extent cx="3081600" cy="1360607"/>
            <wp:effectExtent l="0" t="0" r="5080" b="0"/>
            <wp:docPr id="19736839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81600" cy="1360607"/>
                    </a:xfrm>
                    <a:prstGeom prst="rect">
                      <a:avLst/>
                    </a:prstGeom>
                    <a:noFill/>
                  </pic:spPr>
                </pic:pic>
              </a:graphicData>
            </a:graphic>
          </wp:inline>
        </w:drawing>
      </w:r>
    </w:p>
    <w:p w14:paraId="6E63EDAE" w14:textId="614F8ABB" w:rsidR="00C46E66" w:rsidRPr="00797C5E" w:rsidRDefault="00C46E66" w:rsidP="00C46E66">
      <w:pPr>
        <w:jc w:val="left"/>
      </w:pPr>
      <w:r w:rsidRPr="00797C5E">
        <w:t>c</w:t>
      </w:r>
      <w:r w:rsidR="00813FF9">
        <w:rPr>
          <w:noProof/>
        </w:rPr>
        <w:drawing>
          <wp:inline distT="0" distB="0" distL="0" distR="0" wp14:anchorId="30A2DD7C" wp14:editId="7D190285">
            <wp:extent cx="3082036" cy="1360800"/>
            <wp:effectExtent l="0" t="0" r="4445" b="0"/>
            <wp:docPr id="6670149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82036" cy="1360800"/>
                    </a:xfrm>
                    <a:prstGeom prst="rect">
                      <a:avLst/>
                    </a:prstGeom>
                    <a:noFill/>
                  </pic:spPr>
                </pic:pic>
              </a:graphicData>
            </a:graphic>
          </wp:inline>
        </w:drawing>
      </w:r>
      <w:r w:rsidRPr="00797C5E">
        <w:t>d</w:t>
      </w:r>
      <w:r w:rsidR="00912452">
        <w:rPr>
          <w:noProof/>
        </w:rPr>
        <w:drawing>
          <wp:inline distT="0" distB="0" distL="0" distR="0" wp14:anchorId="7A6F96C6" wp14:editId="70E6D502">
            <wp:extent cx="3085200" cy="1381919"/>
            <wp:effectExtent l="0" t="0" r="1270" b="8890"/>
            <wp:docPr id="18645867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5200" cy="1381919"/>
                    </a:xfrm>
                    <a:prstGeom prst="rect">
                      <a:avLst/>
                    </a:prstGeom>
                    <a:noFill/>
                  </pic:spPr>
                </pic:pic>
              </a:graphicData>
            </a:graphic>
          </wp:inline>
        </w:drawing>
      </w:r>
    </w:p>
    <w:p w14:paraId="0AA22599" w14:textId="50DFCCDB" w:rsidR="00C46E66" w:rsidRPr="00797C5E" w:rsidRDefault="00FA6B49" w:rsidP="00FA6B49">
      <w:pPr>
        <w:pStyle w:val="Caption"/>
      </w:pPr>
      <w:bookmarkStart w:id="13" w:name="_Ref236823892"/>
      <w:r>
        <w:t>Fig.</w:t>
      </w:r>
      <w:fldSimple w:instr=" SEQ Fig. \* ARABIC ">
        <w:r w:rsidR="001B29F8">
          <w:rPr>
            <w:noProof/>
          </w:rPr>
          <w:t>9</w:t>
        </w:r>
      </w:fldSimple>
      <w:bookmarkEnd w:id="13"/>
      <w:r w:rsidR="00C46E66" w:rsidRPr="00797C5E">
        <w:t xml:space="preserve">: </w:t>
      </w:r>
      <w:r w:rsidR="00C46E66" w:rsidRPr="00797C5E">
        <w:rPr>
          <w:iCs/>
          <w:noProof/>
        </w:rPr>
        <w:t>Pore pressure in injection borehole BGT-10 during Event 2. a) Gas injection pressure and flow rate;</w:t>
      </w:r>
      <w:r w:rsidR="00C46E66">
        <w:rPr>
          <w:iCs/>
          <w:noProof/>
        </w:rPr>
        <w:t xml:space="preserve"> b)</w:t>
      </w:r>
      <w:r w:rsidR="00C46E66" w:rsidRPr="00797C5E">
        <w:rPr>
          <w:iCs/>
          <w:noProof/>
        </w:rPr>
        <w:t xml:space="preserve"> Detail of gas pressure; c) </w:t>
      </w:r>
      <w:r w:rsidR="009C2B7F">
        <w:rPr>
          <w:iCs/>
          <w:noProof/>
        </w:rPr>
        <w:t>Rate of g</w:t>
      </w:r>
      <w:r w:rsidR="00C46E66" w:rsidRPr="00797C5E">
        <w:rPr>
          <w:iCs/>
          <w:noProof/>
        </w:rPr>
        <w:t xml:space="preserve">as injection pressure </w:t>
      </w:r>
      <w:r w:rsidR="009C2B7F">
        <w:rPr>
          <w:iCs/>
          <w:noProof/>
        </w:rPr>
        <w:t>change</w:t>
      </w:r>
      <w:r w:rsidR="00C46E66" w:rsidRPr="00797C5E">
        <w:rPr>
          <w:iCs/>
          <w:noProof/>
        </w:rPr>
        <w:t>; d</w:t>
      </w:r>
      <w:r w:rsidR="00C46E66" w:rsidRPr="00797C5E">
        <w:t xml:space="preserve">) </w:t>
      </w:r>
      <w:r w:rsidR="00C46E66" w:rsidRPr="00797C5E">
        <w:rPr>
          <w:iCs/>
          <w:noProof/>
        </w:rPr>
        <w:t>Pore pressure up to establishment of steady-state flow.</w:t>
      </w:r>
    </w:p>
    <w:p w14:paraId="72DA6548" w14:textId="2FAE9550" w:rsidR="00C02FE5" w:rsidRDefault="00C60C02" w:rsidP="00C02FE5">
      <w:r w:rsidRPr="000C0552">
        <w:t xml:space="preserve">The four distinct events identified show that Event 2 was a dynamic series of events. At [2.0] gas started to enter the </w:t>
      </w:r>
      <w:r w:rsidR="00C85915">
        <w:t>OPA</w:t>
      </w:r>
      <w:r w:rsidRPr="000C0552">
        <w:t xml:space="preserve"> at an elevated rate. This resulted in a peak of gas pressure a short time after, followed by a rapid decrease in pressure. This suggests the formation of an increased volume of gas filled pathway, such as a fracture. Below the injection interval, pore pressure spiked before decreasing. Above the injection interval, Event [2.3] started a reduction in pore pressure. Gas pressure in the injection interval significantly reduced from 3720 kPa at Day 858.81 to 124</w:t>
      </w:r>
      <w:r w:rsidR="00D37BD9">
        <w:t>5</w:t>
      </w:r>
      <w:r w:rsidRPr="000C0552">
        <w:t xml:space="preserve"> kPa by time of shut in at Day 875.65; this represents a reduction of 2475 kPa in around 10 days. An equivalent volume can be estimated using the ideal gas law, giving an estimated </w:t>
      </w:r>
      <w:r w:rsidR="00E16D37">
        <w:t>&gt;</w:t>
      </w:r>
      <w:r w:rsidRPr="000C0552">
        <w:t>4</w:t>
      </w:r>
      <w:r w:rsidR="00E16D37">
        <w:t>0</w:t>
      </w:r>
      <w:r w:rsidRPr="000C0552">
        <w:t>l of required volume.</w:t>
      </w:r>
      <w:r w:rsidR="006956E2">
        <w:t xml:space="preserve"> </w:t>
      </w:r>
      <w:r w:rsidR="00C02FE5" w:rsidRPr="00717E97">
        <w:t xml:space="preserve">Pore-pressure in monitoring borehole BGT-2 showed a variation at </w:t>
      </w:r>
      <w:r w:rsidR="000D70D4">
        <w:t>[</w:t>
      </w:r>
      <w:r w:rsidR="00C02FE5" w:rsidRPr="00717E97">
        <w:t>2.3</w:t>
      </w:r>
      <w:r w:rsidR="0064741B">
        <w:t>]</w:t>
      </w:r>
      <w:r w:rsidR="00C02FE5" w:rsidRPr="00717E97">
        <w:t>, with changes of &lt;18 kPa seen in all six intervals</w:t>
      </w:r>
      <w:r w:rsidR="00563F68">
        <w:t xml:space="preserve">, much bigger than seen during initial gas </w:t>
      </w:r>
      <w:r w:rsidR="003E5192">
        <w:t>peak pressure [</w:t>
      </w:r>
      <w:r w:rsidR="00331824">
        <w:t>1.2</w:t>
      </w:r>
      <w:r w:rsidR="003E5192">
        <w:t>]</w:t>
      </w:r>
      <w:r w:rsidR="00C02FE5" w:rsidRPr="00717E97">
        <w:t xml:space="preserve">. Changes in the extensometer data also corresponded with </w:t>
      </w:r>
      <w:r w:rsidR="0064741B">
        <w:t>[</w:t>
      </w:r>
      <w:r w:rsidR="00C02FE5" w:rsidRPr="00717E97">
        <w:t>2.3</w:t>
      </w:r>
      <w:r w:rsidR="0064741B">
        <w:t>]</w:t>
      </w:r>
      <w:r w:rsidR="00C02FE5" w:rsidRPr="00717E97">
        <w:t xml:space="preserve">, with much greater response compared with Event 1. </w:t>
      </w:r>
    </w:p>
    <w:p w14:paraId="7EE8AD32" w14:textId="77777777" w:rsidR="00807DDD" w:rsidRPr="007F71E6" w:rsidRDefault="00807DDD" w:rsidP="00807DDD">
      <w:r>
        <w:t>B</w:t>
      </w:r>
      <w:r w:rsidRPr="00717E97">
        <w:t xml:space="preserve">orehole BGT-6 showed extension of up to 94 </w:t>
      </w:r>
      <w:r w:rsidRPr="00717E97">
        <w:rPr>
          <w:rFonts w:ascii="Arial" w:hAnsi="Arial" w:cs="Arial"/>
        </w:rPr>
        <w:t>µ</w:t>
      </w:r>
      <w:r w:rsidRPr="00717E97">
        <w:t>m in most sensors</w:t>
      </w:r>
      <w:r>
        <w:t xml:space="preserve"> (Cuss et al., 2024)</w:t>
      </w:r>
      <w:r w:rsidRPr="00717E97">
        <w:t>.</w:t>
      </w:r>
      <w:r w:rsidRPr="00A462B3">
        <w:rPr>
          <w:color w:val="8064A2" w:themeColor="accent4"/>
        </w:rPr>
        <w:t xml:space="preserve"> </w:t>
      </w:r>
      <w:r w:rsidRPr="007F71E6">
        <w:t>The fibre-optic data also showed much more distributed deformation along the borehole lengths in Event 2 compared with Event 1. This was most evident in BGT-6, with deformation seen along the entire length of the borehole (</w:t>
      </w:r>
      <w:r>
        <w:fldChar w:fldCharType="begin"/>
      </w:r>
      <w:r>
        <w:instrText xml:space="preserve"> REF _Ref236823992 \h </w:instrText>
      </w:r>
      <w:r>
        <w:fldChar w:fldCharType="separate"/>
      </w:r>
      <w:r>
        <w:t>Fig.</w:t>
      </w:r>
      <w:r>
        <w:rPr>
          <w:noProof/>
        </w:rPr>
        <w:t>10</w:t>
      </w:r>
      <w:r>
        <w:fldChar w:fldCharType="end"/>
      </w:r>
      <w:r w:rsidRPr="007F71E6">
        <w:t xml:space="preserve">a). The build-up of strain was instantaneous and much more rapid than seen in Event 1. </w:t>
      </w:r>
      <w:r>
        <w:t>D</w:t>
      </w:r>
      <w:r w:rsidRPr="007F71E6">
        <w:t>eformation was restricted in extent</w:t>
      </w:r>
      <w:r w:rsidRPr="00867D0C">
        <w:t xml:space="preserve"> </w:t>
      </w:r>
      <w:r w:rsidRPr="007F71E6">
        <w:t>in Event 1</w:t>
      </w:r>
      <w:r>
        <w:t xml:space="preserve"> </w:t>
      </w:r>
      <w:r w:rsidRPr="007F71E6">
        <w:t xml:space="preserve">mainly within a metre of the depth of the injection interval. This suggests that the mechanism behind Event 2 was fundamentally different from Event 1. Two groups of response are seen in the distribution of borehole responses. In BGT-5 to BGT-7, deformation is seen along the entire length of </w:t>
      </w:r>
      <w:r w:rsidRPr="007F71E6">
        <w:lastRenderedPageBreak/>
        <w:t>the borehole, whereas in BGT-3 to BGT-4 and BGT-8 to BGT-9 much more localised deformation</w:t>
      </w:r>
      <w:r>
        <w:t xml:space="preserve"> was seen</w:t>
      </w:r>
      <w:r w:rsidRPr="007F71E6">
        <w:t xml:space="preserve">, </w:t>
      </w:r>
      <w:proofErr w:type="gramStart"/>
      <w:r w:rsidRPr="007F71E6">
        <w:t>similar to</w:t>
      </w:r>
      <w:proofErr w:type="gramEnd"/>
      <w:r w:rsidRPr="007F71E6">
        <w:t xml:space="preserve"> that seen in Event 1. Up to 400</w:t>
      </w:r>
      <w:r w:rsidRPr="007F71E6">
        <w:rPr>
          <w:rFonts w:ascii="Arial" w:hAnsi="Arial" w:cs="Arial"/>
        </w:rPr>
        <w:t xml:space="preserve"> µε</w:t>
      </w:r>
      <w:r w:rsidRPr="007F71E6">
        <w:t xml:space="preserve"> was seen in the fibre-optic array (BGT-5). The greatest deformation was seen down-dip of the injection borehole, with large positive spikes in strain followed by strain recovery. Along strike of the injection borehole, a less pronounced spike was seen, followed by limited recovery. </w:t>
      </w:r>
      <w:r>
        <w:t>Limited strain was seen up-dip.</w:t>
      </w:r>
    </w:p>
    <w:p w14:paraId="00391F83" w14:textId="1914E814" w:rsidR="002B2C6E" w:rsidRDefault="00C02FE5" w:rsidP="00C02FE5">
      <w:pPr>
        <w:jc w:val="left"/>
      </w:pPr>
      <w:r w:rsidRPr="00830BEA">
        <w:t>a</w:t>
      </w:r>
      <w:r w:rsidR="00274655">
        <w:rPr>
          <w:noProof/>
        </w:rPr>
        <w:drawing>
          <wp:inline distT="0" distB="0" distL="0" distR="0" wp14:anchorId="4213B4BD" wp14:editId="5EFA2EAB">
            <wp:extent cx="3434448" cy="2700000"/>
            <wp:effectExtent l="0" t="0" r="0" b="5715"/>
            <wp:docPr id="5199573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57332" name="Picture 519957332"/>
                    <pic:cNvPicPr/>
                  </pic:nvPicPr>
                  <pic:blipFill rotWithShape="1">
                    <a:blip r:embed="rId32" cstate="print">
                      <a:extLst>
                        <a:ext uri="{28A0092B-C50C-407E-A947-70E740481C1C}">
                          <a14:useLocalDpi xmlns:a14="http://schemas.microsoft.com/office/drawing/2010/main" val="0"/>
                        </a:ext>
                      </a:extLst>
                    </a:blip>
                    <a:srcRect l="4633"/>
                    <a:stretch>
                      <a:fillRect/>
                    </a:stretch>
                  </pic:blipFill>
                  <pic:spPr bwMode="auto">
                    <a:xfrm>
                      <a:off x="0" y="0"/>
                      <a:ext cx="3434448" cy="2700000"/>
                    </a:xfrm>
                    <a:prstGeom prst="rect">
                      <a:avLst/>
                    </a:prstGeom>
                    <a:ln>
                      <a:noFill/>
                    </a:ln>
                    <a:extLst>
                      <a:ext uri="{53640926-AAD7-44D8-BBD7-CCE9431645EC}">
                        <a14:shadowObscured xmlns:a14="http://schemas.microsoft.com/office/drawing/2010/main"/>
                      </a:ext>
                    </a:extLst>
                  </pic:spPr>
                </pic:pic>
              </a:graphicData>
            </a:graphic>
          </wp:inline>
        </w:drawing>
      </w:r>
      <w:r w:rsidRPr="00830BEA">
        <w:t>b</w:t>
      </w:r>
      <w:r w:rsidR="0050401E">
        <w:rPr>
          <w:noProof/>
        </w:rPr>
        <w:drawing>
          <wp:inline distT="0" distB="0" distL="0" distR="0" wp14:anchorId="6280348D" wp14:editId="3A0A0CDC">
            <wp:extent cx="2770304" cy="2700000"/>
            <wp:effectExtent l="0" t="0" r="0" b="5715"/>
            <wp:docPr id="7483335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70304" cy="2700000"/>
                    </a:xfrm>
                    <a:prstGeom prst="rect">
                      <a:avLst/>
                    </a:prstGeom>
                    <a:noFill/>
                  </pic:spPr>
                </pic:pic>
              </a:graphicData>
            </a:graphic>
          </wp:inline>
        </w:drawing>
      </w:r>
      <w:r w:rsidR="0050401E">
        <w:t xml:space="preserve">    </w:t>
      </w:r>
    </w:p>
    <w:p w14:paraId="5AB4CECA" w14:textId="5218163D" w:rsidR="00001A39" w:rsidRPr="00830BEA" w:rsidRDefault="00C02FE5" w:rsidP="00C02FE5">
      <w:pPr>
        <w:jc w:val="left"/>
      </w:pPr>
      <w:r w:rsidRPr="00830BEA">
        <w:t>c</w:t>
      </w:r>
      <w:r w:rsidR="00D3310A">
        <w:rPr>
          <w:noProof/>
        </w:rPr>
        <w:drawing>
          <wp:inline distT="0" distB="0" distL="0" distR="0" wp14:anchorId="72AC2EE1" wp14:editId="7C779EBE">
            <wp:extent cx="3412098" cy="2160000"/>
            <wp:effectExtent l="0" t="0" r="0" b="0"/>
            <wp:docPr id="5412516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12098" cy="2160000"/>
                    </a:xfrm>
                    <a:prstGeom prst="rect">
                      <a:avLst/>
                    </a:prstGeom>
                    <a:noFill/>
                  </pic:spPr>
                </pic:pic>
              </a:graphicData>
            </a:graphic>
          </wp:inline>
        </w:drawing>
      </w:r>
    </w:p>
    <w:p w14:paraId="3CD70C00" w14:textId="5F7A7FED" w:rsidR="00C02FE5" w:rsidRPr="00830BEA" w:rsidRDefault="00FA6B49" w:rsidP="00FA6B49">
      <w:pPr>
        <w:pStyle w:val="Caption"/>
      </w:pPr>
      <w:bookmarkStart w:id="14" w:name="_Ref236823992"/>
      <w:r>
        <w:t>Fig.</w:t>
      </w:r>
      <w:fldSimple w:instr=" SEQ Fig. \* ARABIC ">
        <w:r w:rsidR="001B29F8">
          <w:rPr>
            <w:noProof/>
          </w:rPr>
          <w:t>10</w:t>
        </w:r>
      </w:fldSimple>
      <w:bookmarkEnd w:id="14"/>
      <w:r w:rsidR="00C02FE5" w:rsidRPr="00830BEA">
        <w:t xml:space="preserve">: Fibre-optic data for </w:t>
      </w:r>
      <w:r w:rsidR="00C02FE5" w:rsidRPr="00830BEA">
        <w:rPr>
          <w:iCs/>
          <w:noProof/>
        </w:rPr>
        <w:t xml:space="preserve">Event </w:t>
      </w:r>
      <w:r w:rsidR="009624D5">
        <w:rPr>
          <w:iCs/>
          <w:noProof/>
        </w:rPr>
        <w:t>2</w:t>
      </w:r>
      <w:r w:rsidR="00C02FE5" w:rsidRPr="00830BEA">
        <w:rPr>
          <w:iCs/>
          <w:noProof/>
        </w:rPr>
        <w:t xml:space="preserve">. </w:t>
      </w:r>
      <w:r w:rsidR="00C02FE5" w:rsidRPr="00830BEA">
        <w:t xml:space="preserve"> a) Waterfall plot of strain in BGT-6; b) Spider plot showing development of directional strain with time around the injection borehole; c) Depth of maximum strain seen during Event 1 and Event 2.</w:t>
      </w:r>
    </w:p>
    <w:p w14:paraId="503E9341" w14:textId="712855DA" w:rsidR="00C02FE5" w:rsidRDefault="00C02FE5" w:rsidP="00C02FE5">
      <w:r w:rsidRPr="007F71E6">
        <w:t>Examining strain as a spider plot (</w:t>
      </w:r>
      <w:r w:rsidR="008D52EB">
        <w:fldChar w:fldCharType="begin"/>
      </w:r>
      <w:r w:rsidR="008D52EB">
        <w:instrText xml:space="preserve"> REF _Ref236823992 \h </w:instrText>
      </w:r>
      <w:r w:rsidR="008D52EB">
        <w:fldChar w:fldCharType="separate"/>
      </w:r>
      <w:r w:rsidR="001B29F8">
        <w:t>Fig.</w:t>
      </w:r>
      <w:r w:rsidR="001B29F8">
        <w:rPr>
          <w:noProof/>
        </w:rPr>
        <w:t>10</w:t>
      </w:r>
      <w:r w:rsidR="008D52EB">
        <w:fldChar w:fldCharType="end"/>
      </w:r>
      <w:r w:rsidRPr="007F71E6">
        <w:t>b) shows the progression of deformation was very rapid. Strain initially developed down-dip of the injection borehole towards BGT-5 to BGT-7. The strain towards BGT-5 and BGT-7 quickly recovered, meaning that the strain ellipse progressed in the direction of BGT-6, directly down-dip from the inject</w:t>
      </w:r>
      <w:r w:rsidR="00D532AF">
        <w:t>or</w:t>
      </w:r>
      <w:r w:rsidRPr="007F71E6">
        <w:t xml:space="preserve">. </w:t>
      </w:r>
      <w:r w:rsidR="00A10C59">
        <w:t>I</w:t>
      </w:r>
      <w:r w:rsidRPr="007F71E6">
        <w:t xml:space="preserve">nitial deformation was very short-lived down-dip of the injection borehole, with deformation progressing to be predominantly in the direction of </w:t>
      </w:r>
      <w:r w:rsidRPr="007F71E6">
        <w:lastRenderedPageBreak/>
        <w:t xml:space="preserve">BGT-6 (orientation of 270°). </w:t>
      </w:r>
      <w:r w:rsidR="00E60B99">
        <w:fldChar w:fldCharType="begin"/>
      </w:r>
      <w:r w:rsidR="00E60B99">
        <w:instrText xml:space="preserve"> REF _Ref236823992 \h </w:instrText>
      </w:r>
      <w:r w:rsidR="00E60B99">
        <w:fldChar w:fldCharType="separate"/>
      </w:r>
      <w:r w:rsidR="001B29F8">
        <w:t>Fig.</w:t>
      </w:r>
      <w:r w:rsidR="001B29F8">
        <w:rPr>
          <w:noProof/>
        </w:rPr>
        <w:t>10</w:t>
      </w:r>
      <w:r w:rsidR="00E60B99">
        <w:fldChar w:fldCharType="end"/>
      </w:r>
      <w:r w:rsidRPr="007F71E6">
        <w:t xml:space="preserve">c shows a representation of the depth of the maximum strain seen in each borehole. </w:t>
      </w:r>
      <w:r w:rsidR="000549B3">
        <w:t>T</w:t>
      </w:r>
      <w:r w:rsidRPr="007F71E6">
        <w:t>he depths of features mostly differe</w:t>
      </w:r>
      <w:r w:rsidR="000549B3">
        <w:t>d</w:t>
      </w:r>
      <w:r w:rsidRPr="007F71E6">
        <w:t xml:space="preserve"> between Event 1 and Event 2, indicating the formation of a new feature.</w:t>
      </w:r>
    </w:p>
    <w:p w14:paraId="30E93156" w14:textId="297249D0" w:rsidR="00C02FE5" w:rsidRPr="008C5ABE" w:rsidRDefault="00854C10" w:rsidP="007B301E">
      <w:pPr>
        <w:jc w:val="center"/>
      </w:pPr>
      <w:r>
        <w:rPr>
          <w:noProof/>
        </w:rPr>
        <w:drawing>
          <wp:inline distT="0" distB="0" distL="0" distR="0" wp14:anchorId="1901F2CC" wp14:editId="20867CB1">
            <wp:extent cx="4582104" cy="2520000"/>
            <wp:effectExtent l="0" t="0" r="0" b="0"/>
            <wp:docPr id="11269693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82104" cy="2520000"/>
                    </a:xfrm>
                    <a:prstGeom prst="rect">
                      <a:avLst/>
                    </a:prstGeom>
                    <a:noFill/>
                  </pic:spPr>
                </pic:pic>
              </a:graphicData>
            </a:graphic>
          </wp:inline>
        </w:drawing>
      </w:r>
    </w:p>
    <w:p w14:paraId="7D1671BA" w14:textId="4BA3A0D6" w:rsidR="00C02FE5" w:rsidRDefault="00FA6B49" w:rsidP="00FA6B49">
      <w:pPr>
        <w:pStyle w:val="Caption"/>
      </w:pPr>
      <w:bookmarkStart w:id="15" w:name="_Ref236824059"/>
      <w:r>
        <w:t>Fig.</w:t>
      </w:r>
      <w:fldSimple w:instr=" SEQ Fig. \* ARABIC ">
        <w:r w:rsidR="001B29F8">
          <w:rPr>
            <w:noProof/>
          </w:rPr>
          <w:t>11</w:t>
        </w:r>
      </w:fldSimple>
      <w:bookmarkEnd w:id="15"/>
      <w:r w:rsidR="00C02FE5" w:rsidRPr="008C5ABE">
        <w:rPr>
          <w:noProof/>
        </w:rPr>
        <w:t>:</w:t>
      </w:r>
      <w:r w:rsidR="00C02FE5" w:rsidRPr="008C5ABE">
        <w:t xml:space="preserve"> Helium</w:t>
      </w:r>
      <w:r w:rsidR="008B3946">
        <w:t xml:space="preserve"> measurements</w:t>
      </w:r>
      <w:r w:rsidR="00C02FE5" w:rsidRPr="008C5ABE">
        <w:t xml:space="preserve"> in four monitoring boreholes.</w:t>
      </w:r>
    </w:p>
    <w:p w14:paraId="771DD62F" w14:textId="5F5DFD1E" w:rsidR="0076351E" w:rsidRPr="008C5ABE" w:rsidRDefault="0076351E" w:rsidP="0076351E">
      <w:r w:rsidRPr="008C5ABE">
        <w:t xml:space="preserve">Identification of distributed stain in the fibre optic data along the entire lengths of some boreholes led to a hypothesis that gas had reached the monitoring boreholes and tracked upwards to Gallery 08. A </w:t>
      </w:r>
      <w:proofErr w:type="spellStart"/>
      <w:r w:rsidRPr="008C5ABE">
        <w:t>miniR</w:t>
      </w:r>
      <w:r>
        <w:t>UEDI</w:t>
      </w:r>
      <w:proofErr w:type="spellEnd"/>
      <w:r w:rsidRPr="008C5ABE">
        <w:t xml:space="preserve"> </w:t>
      </w:r>
      <w:r>
        <w:t>portable mass spectrometer (</w:t>
      </w:r>
      <w:proofErr w:type="spellStart"/>
      <w:r>
        <w:t>Brennwald</w:t>
      </w:r>
      <w:proofErr w:type="spellEnd"/>
      <w:r>
        <w:t xml:space="preserve"> et al., 2016) </w:t>
      </w:r>
      <w:r w:rsidRPr="008C5ABE">
        <w:t xml:space="preserve">was used to measure the helium </w:t>
      </w:r>
      <w:r>
        <w:t>at the wellhead of</w:t>
      </w:r>
      <w:r w:rsidRPr="008C5ABE">
        <w:t xml:space="preserve"> four of the monitoring boreholes (BGT-6 to BGT-9), as shown in </w:t>
      </w:r>
      <w:r w:rsidR="00E60B99">
        <w:fldChar w:fldCharType="begin"/>
      </w:r>
      <w:r w:rsidR="00E60B99">
        <w:instrText xml:space="preserve"> REF _Ref236824059 \h </w:instrText>
      </w:r>
      <w:r w:rsidR="00E60B99">
        <w:fldChar w:fldCharType="separate"/>
      </w:r>
      <w:r w:rsidR="001B29F8">
        <w:t>Fig.</w:t>
      </w:r>
      <w:r w:rsidR="001B29F8">
        <w:rPr>
          <w:noProof/>
        </w:rPr>
        <w:t>11</w:t>
      </w:r>
      <w:r w:rsidR="00E60B99">
        <w:fldChar w:fldCharType="end"/>
      </w:r>
      <w:r w:rsidRPr="008C5ABE">
        <w:t xml:space="preserve">. These all showed elevated levels of helium, between 50 and 350 times the </w:t>
      </w:r>
      <w:r>
        <w:t>atmospheric background</w:t>
      </w:r>
      <w:r w:rsidRPr="008C5ABE">
        <w:t>. It must be noted that the experimental setup was not optimised for gas measurement and that quantitative analysis is problematic. However, all four boreholes showed elevated helium at the top of the borehole/gallery floor</w:t>
      </w:r>
      <w:r>
        <w:t xml:space="preserve">, </w:t>
      </w:r>
      <w:r w:rsidRPr="008C5ABE">
        <w:t>demonstrat</w:t>
      </w:r>
      <w:r>
        <w:t>ing</w:t>
      </w:r>
      <w:r w:rsidRPr="008C5ABE">
        <w:t xml:space="preserve"> that gas had directly reached the monitoring boreholes and was venting to the gallery above</w:t>
      </w:r>
      <w:r w:rsidR="00E22B3F">
        <w:t xml:space="preserve"> despite the boreholes being grouted</w:t>
      </w:r>
      <w:r w:rsidRPr="008C5ABE">
        <w:t>.</w:t>
      </w:r>
      <w:r>
        <w:t xml:space="preserve"> The value recorded here is even larger than what was </w:t>
      </w:r>
      <w:r w:rsidRPr="0076351E">
        <w:t xml:space="preserve">measured as dissolved in formation water (0.002 - 0.2 </w:t>
      </w:r>
      <w:proofErr w:type="spellStart"/>
      <w:r w:rsidRPr="0076351E">
        <w:t>hPa</w:t>
      </w:r>
      <w:proofErr w:type="spellEnd"/>
      <w:r w:rsidRPr="0076351E">
        <w:t>, Weber et al., 2023). Furthermore, posterior measurements showed</w:t>
      </w:r>
      <w:r>
        <w:t xml:space="preserve"> that the background value is </w:t>
      </w:r>
      <w:proofErr w:type="gramStart"/>
      <w:r>
        <w:t>similar to</w:t>
      </w:r>
      <w:proofErr w:type="gramEnd"/>
      <w:r>
        <w:t xml:space="preserve"> the atmospheric content and reflecting the gas content of the gallery.</w:t>
      </w:r>
    </w:p>
    <w:p w14:paraId="6115E354" w14:textId="2DC0FB9C" w:rsidR="00C02FE5" w:rsidRPr="00D735A8" w:rsidRDefault="00C02FE5" w:rsidP="00C02FE5">
      <w:r w:rsidRPr="00D735A8">
        <w:t>The final stage of the gas injection test was a shut-in. Gas injection was stopped at Day 875.</w:t>
      </w:r>
      <w:r w:rsidR="00422833">
        <w:t>65</w:t>
      </w:r>
      <w:r w:rsidRPr="00D735A8">
        <w:t xml:space="preserve">, and the gas pressure allowed to equilibrate whilst monitoring how the observation boreholes </w:t>
      </w:r>
      <w:r w:rsidR="006C09AE">
        <w:t>evolved</w:t>
      </w:r>
      <w:r w:rsidRPr="00D735A8">
        <w:t xml:space="preserve">. Gas </w:t>
      </w:r>
      <w:r w:rsidR="006D04FF">
        <w:t xml:space="preserve">pressure </w:t>
      </w:r>
      <w:r w:rsidRPr="00D735A8">
        <w:t>reduced over a 28-day period to reach a minimum of 870 kPa at Day 903.56; therefore, gas pressure had reduced by 3</w:t>
      </w:r>
      <w:r w:rsidR="00606FC2">
        <w:t>75</w:t>
      </w:r>
      <w:r w:rsidRPr="00D735A8">
        <w:t xml:space="preserve"> kPa </w:t>
      </w:r>
      <w:r w:rsidR="00982429" w:rsidRPr="00D735A8">
        <w:t>because of</w:t>
      </w:r>
      <w:r w:rsidRPr="00D735A8">
        <w:t xml:space="preserve"> shut-in.</w:t>
      </w:r>
    </w:p>
    <w:p w14:paraId="3DB1C007" w14:textId="71547CDE" w:rsidR="002E7707" w:rsidRPr="00E30ACB" w:rsidRDefault="00EF108C" w:rsidP="002E7707">
      <w:pPr>
        <w:pStyle w:val="Heading1"/>
        <w:rPr>
          <w:color w:val="auto"/>
        </w:rPr>
      </w:pPr>
      <w:r w:rsidRPr="00E30ACB">
        <w:rPr>
          <w:color w:val="auto"/>
        </w:rPr>
        <w:t>4</w:t>
      </w:r>
      <w:r w:rsidR="002E7707" w:rsidRPr="00E30ACB">
        <w:rPr>
          <w:color w:val="auto"/>
        </w:rPr>
        <w:t xml:space="preserve"> Discussion and interpretation</w:t>
      </w:r>
    </w:p>
    <w:p w14:paraId="6117284A" w14:textId="33C45DC3" w:rsidR="00C679BB" w:rsidRPr="00C65525" w:rsidRDefault="00C679BB" w:rsidP="00DD0BDF">
      <w:r w:rsidRPr="00C65525">
        <w:t xml:space="preserve">The aim of the GT experiment was to </w:t>
      </w:r>
      <w:r w:rsidR="00F72D88">
        <w:t>investigate</w:t>
      </w:r>
      <w:r w:rsidR="00886774" w:rsidRPr="00C65525">
        <w:t xml:space="preserve"> whether visco-capillary or dilatancy controlled flow predominated in </w:t>
      </w:r>
      <w:r w:rsidR="00E66486" w:rsidRPr="00C65525">
        <w:t>OPA</w:t>
      </w:r>
      <w:r w:rsidR="00481452" w:rsidRPr="00C65525">
        <w:t xml:space="preserve"> (</w:t>
      </w:r>
      <w:r w:rsidR="00E60B99">
        <w:fldChar w:fldCharType="begin"/>
      </w:r>
      <w:r w:rsidR="00E60B99">
        <w:instrText xml:space="preserve"> REF _Ref236824073 \h </w:instrText>
      </w:r>
      <w:r w:rsidR="00E60B99">
        <w:fldChar w:fldCharType="separate"/>
      </w:r>
      <w:r w:rsidR="001B29F8">
        <w:t>Fig.</w:t>
      </w:r>
      <w:r w:rsidR="001B29F8">
        <w:rPr>
          <w:noProof/>
        </w:rPr>
        <w:t>1</w:t>
      </w:r>
      <w:r w:rsidR="00E60B99">
        <w:fldChar w:fldCharType="end"/>
      </w:r>
      <w:r w:rsidR="00481452" w:rsidRPr="00C65525">
        <w:t>)</w:t>
      </w:r>
      <w:r w:rsidR="00886774" w:rsidRPr="00C65525">
        <w:t xml:space="preserve">. However, Event 2 showed </w:t>
      </w:r>
      <w:r w:rsidR="00DD0BDF">
        <w:t xml:space="preserve">that </w:t>
      </w:r>
      <w:proofErr w:type="spellStart"/>
      <w:r w:rsidR="00DD0BDF">
        <w:t>Gasfrac</w:t>
      </w:r>
      <w:proofErr w:type="spellEnd"/>
      <w:r w:rsidR="00DD0BDF">
        <w:t xml:space="preserve"> was </w:t>
      </w:r>
      <w:r w:rsidR="00E66486" w:rsidRPr="00C65525">
        <w:t>a potential advective gas transport mechanism in OPA.</w:t>
      </w:r>
    </w:p>
    <w:p w14:paraId="4E50C758" w14:textId="689BC9E6" w:rsidR="00CA06E8" w:rsidRDefault="00794285" w:rsidP="00161FCC">
      <w:pPr>
        <w:pStyle w:val="Heading2"/>
      </w:pPr>
      <w:r>
        <w:lastRenderedPageBreak/>
        <w:t>4</w:t>
      </w:r>
      <w:r w:rsidR="00CA06E8" w:rsidRPr="00CA06E8">
        <w:t>.1</w:t>
      </w:r>
      <w:r>
        <w:t xml:space="preserve"> </w:t>
      </w:r>
      <w:r w:rsidR="00161FCC">
        <w:t>What would different flow regimes look like?</w:t>
      </w:r>
    </w:p>
    <w:p w14:paraId="008A8DF6" w14:textId="433F3C72" w:rsidR="006C1D52" w:rsidRDefault="006C1D52" w:rsidP="004837BD">
      <w:pPr>
        <w:jc w:val="center"/>
        <w:rPr>
          <w:color w:val="00B050"/>
        </w:rPr>
      </w:pPr>
      <w:r>
        <w:rPr>
          <w:noProof/>
          <w:color w:val="00B050"/>
        </w:rPr>
        <w:drawing>
          <wp:inline distT="0" distB="0" distL="0" distR="0" wp14:anchorId="47C2C822" wp14:editId="3DB3E94D">
            <wp:extent cx="5220000" cy="4060565"/>
            <wp:effectExtent l="0" t="0" r="0" b="0"/>
            <wp:docPr id="1089451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20000" cy="4060565"/>
                    </a:xfrm>
                    <a:prstGeom prst="rect">
                      <a:avLst/>
                    </a:prstGeom>
                    <a:noFill/>
                  </pic:spPr>
                </pic:pic>
              </a:graphicData>
            </a:graphic>
          </wp:inline>
        </w:drawing>
      </w:r>
    </w:p>
    <w:p w14:paraId="195B84A0" w14:textId="37566661" w:rsidR="004837BD" w:rsidRPr="00BE46BF" w:rsidRDefault="00FA6B49" w:rsidP="00FA6B49">
      <w:pPr>
        <w:pStyle w:val="Caption"/>
      </w:pPr>
      <w:bookmarkStart w:id="16" w:name="_Ref236824089"/>
      <w:r>
        <w:t>Fig.</w:t>
      </w:r>
      <w:fldSimple w:instr=" SEQ Fig. \* ARABIC ">
        <w:r w:rsidR="001B29F8">
          <w:rPr>
            <w:noProof/>
          </w:rPr>
          <w:t>12</w:t>
        </w:r>
      </w:fldSimple>
      <w:bookmarkEnd w:id="16"/>
      <w:r w:rsidR="004837BD" w:rsidRPr="00975489">
        <w:rPr>
          <w:noProof/>
        </w:rPr>
        <w:t xml:space="preserve">: </w:t>
      </w:r>
      <w:r w:rsidR="004837BD">
        <w:rPr>
          <w:noProof/>
        </w:rPr>
        <w:t xml:space="preserve">Idealised </w:t>
      </w:r>
      <w:r w:rsidR="004837BD">
        <w:rPr>
          <w:iCs/>
          <w:noProof/>
        </w:rPr>
        <w:t>r</w:t>
      </w:r>
      <w:r w:rsidR="004837BD" w:rsidRPr="00975489">
        <w:rPr>
          <w:iCs/>
          <w:noProof/>
        </w:rPr>
        <w:t>epresentation of the three advective gas transport mechanisms expected in Opalinus Clay. a) Visco-capillary flow; b) Dilatancy controlled flow; c) Gas fracture</w:t>
      </w:r>
      <w:r w:rsidR="004837BD" w:rsidRPr="00975489">
        <w:t>.</w:t>
      </w:r>
      <w:r w:rsidR="00ED439B">
        <w:t xml:space="preserve"> Note: the </w:t>
      </w:r>
      <w:r w:rsidR="008C1F3F">
        <w:t>sketches do not incorporate the anisotropy and heterogeneity of OPA.</w:t>
      </w:r>
    </w:p>
    <w:p w14:paraId="6B9EABBD" w14:textId="4AC79086" w:rsidR="00CA06E8" w:rsidRPr="009A68F8" w:rsidRDefault="00CA06E8" w:rsidP="00CA06E8">
      <w:r w:rsidRPr="009A68F8">
        <w:rPr>
          <w:b/>
          <w:bCs/>
        </w:rPr>
        <w:t>Visco-capillary (VC) flow</w:t>
      </w:r>
      <w:r w:rsidR="00765AE2" w:rsidRPr="009A68F8">
        <w:rPr>
          <w:b/>
          <w:bCs/>
        </w:rPr>
        <w:t xml:space="preserve"> (</w:t>
      </w:r>
      <w:r w:rsidR="009849A8">
        <w:rPr>
          <w:b/>
          <w:bCs/>
        </w:rPr>
        <w:fldChar w:fldCharType="begin"/>
      </w:r>
      <w:r w:rsidR="009849A8">
        <w:rPr>
          <w:b/>
          <w:bCs/>
        </w:rPr>
        <w:instrText xml:space="preserve"> REF _Ref236824089 \h </w:instrText>
      </w:r>
      <w:r w:rsidR="009849A8">
        <w:rPr>
          <w:b/>
          <w:bCs/>
        </w:rPr>
      </w:r>
      <w:r w:rsidR="009849A8">
        <w:rPr>
          <w:b/>
          <w:bCs/>
        </w:rPr>
        <w:fldChar w:fldCharType="separate"/>
      </w:r>
      <w:r w:rsidR="001B29F8">
        <w:t>Fig.</w:t>
      </w:r>
      <w:r w:rsidR="001B29F8">
        <w:rPr>
          <w:noProof/>
        </w:rPr>
        <w:t>12</w:t>
      </w:r>
      <w:r w:rsidR="009849A8">
        <w:rPr>
          <w:b/>
          <w:bCs/>
        </w:rPr>
        <w:fldChar w:fldCharType="end"/>
      </w:r>
      <w:r w:rsidR="00765AE2" w:rsidRPr="009A68F8">
        <w:rPr>
          <w:b/>
          <w:bCs/>
        </w:rPr>
        <w:t>a)</w:t>
      </w:r>
      <w:r w:rsidRPr="009A68F8">
        <w:rPr>
          <w:b/>
          <w:bCs/>
        </w:rPr>
        <w:t>:</w:t>
      </w:r>
      <w:r w:rsidRPr="009A68F8">
        <w:t xml:space="preserve"> </w:t>
      </w:r>
      <w:r w:rsidR="00915613" w:rsidRPr="00BF785E">
        <w:rPr>
          <w:b/>
          <w:bCs/>
          <w:i/>
          <w:iCs/>
        </w:rPr>
        <w:t>General:</w:t>
      </w:r>
      <w:r w:rsidR="00915613">
        <w:t xml:space="preserve"> </w:t>
      </w:r>
      <w:r w:rsidRPr="009A68F8">
        <w:t xml:space="preserve">It is easiest to first consider what VC flow would look like in a porous sandstone. If the pore space of the rock is fully saturated, the addition of gas at one end of the rock will displace water once the gas entry pressure has been reached, displacing water from the pore network and out the other end. The gas entry pressure will be dictated by the size of the pore throats and the viscosity of the fluid in the pore space. In a sandstone, the gas pressure necessary to invoke gas entry is likely to be relatively small and as a result the effective </w:t>
      </w:r>
      <w:r w:rsidR="00BA1B1A">
        <w:t>stress</w:t>
      </w:r>
      <w:r w:rsidRPr="009A68F8">
        <w:t xml:space="preserve"> </w:t>
      </w:r>
      <w:r w:rsidR="00D41D1B">
        <w:t>acting</w:t>
      </w:r>
      <w:r w:rsidRPr="009A68F8">
        <w:t xml:space="preserve"> is not likely to change significantly. Therefore, the overall volume of the rock will not change</w:t>
      </w:r>
      <w:r w:rsidR="00F037DF">
        <w:t xml:space="preserve"> significantly</w:t>
      </w:r>
      <w:r w:rsidRPr="009A68F8">
        <w:t xml:space="preserve">. In a non-swelling rock, </w:t>
      </w:r>
      <w:r w:rsidR="00F52360">
        <w:t>the observed strain is small</w:t>
      </w:r>
      <w:r w:rsidR="002458EB">
        <w:t>, recoverable</w:t>
      </w:r>
      <w:r w:rsidR="007642CD">
        <w:t>,</w:t>
      </w:r>
      <w:r w:rsidR="00282622">
        <w:t xml:space="preserve"> and</w:t>
      </w:r>
      <w:r w:rsidR="00AA6B66">
        <w:t xml:space="preserve"> </w:t>
      </w:r>
      <w:r w:rsidR="00A07584">
        <w:t>occur</w:t>
      </w:r>
      <w:r w:rsidR="00282622">
        <w:t>s</w:t>
      </w:r>
      <w:r w:rsidR="00A07584">
        <w:t xml:space="preserve"> by poroelasticity</w:t>
      </w:r>
      <w:r w:rsidRPr="009A68F8">
        <w:t xml:space="preserve">. </w:t>
      </w:r>
      <w:r w:rsidR="00CC40E5" w:rsidRPr="00BF785E">
        <w:rPr>
          <w:b/>
          <w:bCs/>
          <w:i/>
          <w:iCs/>
        </w:rPr>
        <w:t>Opalinus Clay:</w:t>
      </w:r>
      <w:r w:rsidR="00CC40E5">
        <w:t xml:space="preserve"> </w:t>
      </w:r>
      <w:r w:rsidRPr="009A68F8">
        <w:t xml:space="preserve">The situation is more complex in a clay-rich rock, such as </w:t>
      </w:r>
      <w:r w:rsidR="002D34D6" w:rsidRPr="009A68F8">
        <w:t>OPA</w:t>
      </w:r>
      <w:r w:rsidRPr="009A68F8">
        <w:t xml:space="preserve">. The small pore-throats means </w:t>
      </w:r>
      <w:r w:rsidR="00546181" w:rsidRPr="009A68F8">
        <w:t>the</w:t>
      </w:r>
      <w:r w:rsidRPr="009A68F8">
        <w:t xml:space="preserve"> gas entry pressure is higher than that expected in a sandstone. Therefore, once gas enters the OPA, the effective pressure is locally perturbed. The displacement of water </w:t>
      </w:r>
      <w:r w:rsidR="005C586E">
        <w:t xml:space="preserve">from the pore space </w:t>
      </w:r>
      <w:r w:rsidRPr="009A68F8">
        <w:t xml:space="preserve">will result in </w:t>
      </w:r>
      <w:r w:rsidR="00A66A9B">
        <w:t>a saturation decrease</w:t>
      </w:r>
      <w:r w:rsidR="00693B54">
        <w:t>, which might lead to</w:t>
      </w:r>
      <w:r w:rsidRPr="009A68F8">
        <w:t xml:space="preserve"> sample contraction where the pore space in the OPA is now gas filled</w:t>
      </w:r>
      <w:r w:rsidR="00693B54">
        <w:t xml:space="preserve"> and the clay dries locally</w:t>
      </w:r>
      <w:r w:rsidRPr="009A68F8">
        <w:t xml:space="preserve">. </w:t>
      </w:r>
      <w:r w:rsidR="00140533">
        <w:t>Gas movement</w:t>
      </w:r>
      <w:r w:rsidRPr="009A68F8">
        <w:t xml:space="preserve"> occur</w:t>
      </w:r>
      <w:r w:rsidR="00140533">
        <w:t>s</w:t>
      </w:r>
      <w:r w:rsidRPr="009A68F8">
        <w:t xml:space="preserve"> at an elevated pressure. This changes the pore pressure within the OPA, resulting in</w:t>
      </w:r>
      <w:r w:rsidR="00F9784A">
        <w:t xml:space="preserve"> some </w:t>
      </w:r>
      <w:r w:rsidRPr="009A68F8">
        <w:t>swelling</w:t>
      </w:r>
      <w:r w:rsidR="00ED619D">
        <w:t xml:space="preserve"> that persists while the pore pressure is raised</w:t>
      </w:r>
      <w:r w:rsidRPr="009A68F8">
        <w:t xml:space="preserve">. Therefore, the hydromechanical coupling in OPA will result in some </w:t>
      </w:r>
      <w:r w:rsidRPr="009A68F8">
        <w:lastRenderedPageBreak/>
        <w:t>change in volume. This volume change will be felt</w:t>
      </w:r>
      <w:r w:rsidR="00A35664">
        <w:t xml:space="preserve"> as far as pore pressure is perturbed</w:t>
      </w:r>
      <w:r w:rsidRPr="009A68F8">
        <w:t xml:space="preserve">. It should be noted that VC flow is not always </w:t>
      </w:r>
      <w:r w:rsidR="005409EB">
        <w:t>uniform</w:t>
      </w:r>
      <w:r w:rsidR="005409EB" w:rsidRPr="009A68F8">
        <w:t xml:space="preserve"> </w:t>
      </w:r>
      <w:r w:rsidRPr="009A68F8">
        <w:t xml:space="preserve">as the pore network is not homogenous. This can result in viscous fingering </w:t>
      </w:r>
      <w:r w:rsidR="00350541">
        <w:t>resulting in localisation of flow</w:t>
      </w:r>
      <w:r w:rsidRPr="009A68F8">
        <w:t>.</w:t>
      </w:r>
      <w:r w:rsidR="00615C9A">
        <w:t xml:space="preserve"> In </w:t>
      </w:r>
      <w:r w:rsidR="009849A8">
        <w:rPr>
          <w:b/>
          <w:bCs/>
        </w:rPr>
        <w:fldChar w:fldCharType="begin"/>
      </w:r>
      <w:r w:rsidR="009849A8">
        <w:rPr>
          <w:b/>
          <w:bCs/>
        </w:rPr>
        <w:instrText xml:space="preserve"> REF _Ref236824089 \h </w:instrText>
      </w:r>
      <w:r w:rsidR="009849A8">
        <w:rPr>
          <w:b/>
          <w:bCs/>
        </w:rPr>
      </w:r>
      <w:r w:rsidR="009849A8">
        <w:rPr>
          <w:b/>
          <w:bCs/>
        </w:rPr>
        <w:fldChar w:fldCharType="separate"/>
      </w:r>
      <w:r w:rsidR="001B29F8">
        <w:t>Fig.</w:t>
      </w:r>
      <w:r w:rsidR="001B29F8">
        <w:rPr>
          <w:noProof/>
        </w:rPr>
        <w:t>12</w:t>
      </w:r>
      <w:r w:rsidR="009849A8">
        <w:rPr>
          <w:b/>
          <w:bCs/>
        </w:rPr>
        <w:fldChar w:fldCharType="end"/>
      </w:r>
      <w:proofErr w:type="gramStart"/>
      <w:r w:rsidR="0075760A">
        <w:t>a the</w:t>
      </w:r>
      <w:proofErr w:type="gramEnd"/>
      <w:r w:rsidR="0075760A">
        <w:t xml:space="preserve"> layered nature of OPA results in </w:t>
      </w:r>
      <w:r w:rsidR="00C66D53">
        <w:t>some</w:t>
      </w:r>
      <w:r w:rsidR="0075760A">
        <w:t xml:space="preserve"> layers being more conductive to gas than</w:t>
      </w:r>
      <w:r w:rsidRPr="009A68F8">
        <w:t xml:space="preserve"> </w:t>
      </w:r>
      <w:r w:rsidR="00B275A2">
        <w:t>others.</w:t>
      </w:r>
    </w:p>
    <w:p w14:paraId="412F5B9C" w14:textId="3F49CF06" w:rsidR="00CA06E8" w:rsidRPr="00475362" w:rsidRDefault="00CA06E8" w:rsidP="00CA06E8">
      <w:r w:rsidRPr="00475362">
        <w:rPr>
          <w:b/>
          <w:bCs/>
        </w:rPr>
        <w:t>Dilatancy controlled flow (</w:t>
      </w:r>
      <w:r w:rsidR="009849A8">
        <w:rPr>
          <w:b/>
          <w:bCs/>
        </w:rPr>
        <w:fldChar w:fldCharType="begin"/>
      </w:r>
      <w:r w:rsidR="009849A8">
        <w:rPr>
          <w:b/>
          <w:bCs/>
        </w:rPr>
        <w:instrText xml:space="preserve"> REF _Ref236824089 \h </w:instrText>
      </w:r>
      <w:r w:rsidR="009849A8">
        <w:rPr>
          <w:b/>
          <w:bCs/>
        </w:rPr>
      </w:r>
      <w:r w:rsidR="009849A8">
        <w:rPr>
          <w:b/>
          <w:bCs/>
        </w:rPr>
        <w:fldChar w:fldCharType="separate"/>
      </w:r>
      <w:r w:rsidR="001B29F8">
        <w:t>Fig.</w:t>
      </w:r>
      <w:r w:rsidR="001B29F8">
        <w:rPr>
          <w:noProof/>
        </w:rPr>
        <w:t>12</w:t>
      </w:r>
      <w:r w:rsidR="009849A8">
        <w:rPr>
          <w:b/>
          <w:bCs/>
        </w:rPr>
        <w:fldChar w:fldCharType="end"/>
      </w:r>
      <w:r w:rsidR="00765AE2" w:rsidRPr="00475362">
        <w:rPr>
          <w:b/>
          <w:bCs/>
        </w:rPr>
        <w:t>b</w:t>
      </w:r>
      <w:r w:rsidRPr="00475362">
        <w:rPr>
          <w:b/>
          <w:bCs/>
        </w:rPr>
        <w:t>)</w:t>
      </w:r>
      <w:r w:rsidRPr="00475362">
        <w:t xml:space="preserve">: </w:t>
      </w:r>
      <w:r w:rsidR="00CC40E5" w:rsidRPr="00BF785E">
        <w:rPr>
          <w:b/>
          <w:bCs/>
          <w:i/>
          <w:iCs/>
        </w:rPr>
        <w:t>General:</w:t>
      </w:r>
      <w:r w:rsidR="00CC40E5">
        <w:t xml:space="preserve"> </w:t>
      </w:r>
      <w:r w:rsidR="00F96E51" w:rsidRPr="00475362">
        <w:t>G</w:t>
      </w:r>
      <w:r w:rsidRPr="00475362">
        <w:t xml:space="preserve">as flows through the pore network by the pore space expanding, creating localised dilatant pathways. The clay either side of the flow path contracts </w:t>
      </w:r>
      <w:r w:rsidR="006B367E" w:rsidRPr="00475362">
        <w:t>to</w:t>
      </w:r>
      <w:r w:rsidRPr="00475362">
        <w:t xml:space="preserve"> accommodate the expanded pathway. However, the clay </w:t>
      </w:r>
      <w:r w:rsidR="006B367E" w:rsidRPr="00475362">
        <w:t>cannot</w:t>
      </w:r>
      <w:r w:rsidRPr="00475362">
        <w:t xml:space="preserve"> accommodate </w:t>
      </w:r>
      <w:r w:rsidR="00171F44" w:rsidRPr="00475362">
        <w:t>all</w:t>
      </w:r>
      <w:r w:rsidRPr="00475362">
        <w:t xml:space="preserve"> this expansion and macro expansion of the rock</w:t>
      </w:r>
      <w:r w:rsidR="006B367E" w:rsidRPr="00475362">
        <w:t xml:space="preserve"> occurs</w:t>
      </w:r>
      <w:r w:rsidRPr="00475362">
        <w:t xml:space="preserve">. Dilatancy flow is not a fracture </w:t>
      </w:r>
      <w:r w:rsidR="00470883">
        <w:t>mechanics</w:t>
      </w:r>
      <w:r w:rsidR="00ED4B09">
        <w:t xml:space="preserve"> driven </w:t>
      </w:r>
      <w:r w:rsidRPr="00475362">
        <w:t xml:space="preserve">process. </w:t>
      </w:r>
      <w:r w:rsidR="00ED4B09">
        <w:t>T</w:t>
      </w:r>
      <w:r w:rsidRPr="00475362">
        <w:t>he bonds between clay grains may be ruptured as the pore network expands</w:t>
      </w:r>
      <w:r w:rsidR="00865D21">
        <w:t xml:space="preserve"> but this is a consequence of the expanding pathway and not a driving force</w:t>
      </w:r>
      <w:r w:rsidR="00B36101">
        <w:t xml:space="preserve"> to create the dilated pore space</w:t>
      </w:r>
      <w:r w:rsidRPr="00475362">
        <w:t xml:space="preserve">. When gas pressure is relieved, the pathways contract </w:t>
      </w:r>
      <w:r w:rsidR="00A00EEB" w:rsidRPr="00475362">
        <w:t>by</w:t>
      </w:r>
      <w:r w:rsidRPr="00475362">
        <w:t xml:space="preserve"> the elastic </w:t>
      </w:r>
      <w:r w:rsidR="009113CF">
        <w:t>re</w:t>
      </w:r>
      <w:r w:rsidR="00D62921">
        <w:t>laxation</w:t>
      </w:r>
      <w:r w:rsidRPr="00475362">
        <w:t xml:space="preserve"> around the pathway</w:t>
      </w:r>
      <w:r w:rsidR="00050FE0">
        <w:t>,</w:t>
      </w:r>
      <w:r w:rsidR="0069017F">
        <w:t xml:space="preserve"> </w:t>
      </w:r>
      <w:r w:rsidR="00FC3000">
        <w:t>suction resulting in fluid movement</w:t>
      </w:r>
      <w:r w:rsidR="00A93726">
        <w:t>, and/or creep processes</w:t>
      </w:r>
      <w:r w:rsidRPr="00475362">
        <w:t>. This can result in the trapping of gas or the full closure of pathway</w:t>
      </w:r>
      <w:r w:rsidR="002C4056" w:rsidRPr="00475362">
        <w:t>s</w:t>
      </w:r>
      <w:r w:rsidRPr="00475362">
        <w:t xml:space="preserve">. Microstructural analysis following gas flow by this mechanism often fails to identify flow pathways. The use of nano particles in the gas stream that are larger than the pore throats is </w:t>
      </w:r>
      <w:r w:rsidR="0056674A">
        <w:t>one of the few</w:t>
      </w:r>
      <w:r w:rsidRPr="00475362">
        <w:t xml:space="preserve"> way</w:t>
      </w:r>
      <w:r w:rsidR="0056674A">
        <w:t>s</w:t>
      </w:r>
      <w:r w:rsidRPr="00475362">
        <w:t xml:space="preserve"> to </w:t>
      </w:r>
      <w:r w:rsidR="002A58DF">
        <w:t>detect</w:t>
      </w:r>
      <w:r w:rsidR="002A58DF" w:rsidRPr="00475362">
        <w:t xml:space="preserve"> </w:t>
      </w:r>
      <w:r w:rsidRPr="00475362">
        <w:t>pathways</w:t>
      </w:r>
      <w:r w:rsidR="00113151" w:rsidRPr="00475362">
        <w:t xml:space="preserve"> (Harrington et al., 2012)</w:t>
      </w:r>
      <w:r w:rsidRPr="00475362">
        <w:t xml:space="preserve">, with clay draped around the particles when gas pressure </w:t>
      </w:r>
      <w:r w:rsidR="00113151" w:rsidRPr="00475362">
        <w:t>is</w:t>
      </w:r>
      <w:r w:rsidRPr="00475362">
        <w:t xml:space="preserve"> relieved. Dilatant gas pathway growth is slow and dictated by the supply rate of gas</w:t>
      </w:r>
      <w:r w:rsidR="003A2B0B">
        <w:t xml:space="preserve">, </w:t>
      </w:r>
      <w:r w:rsidR="00580776">
        <w:t>interaction with the stress field, and pressure losses along a pathway</w:t>
      </w:r>
      <w:r w:rsidRPr="00475362">
        <w:t xml:space="preserve">. Dendritic patterns of </w:t>
      </w:r>
      <w:r w:rsidR="008E7053" w:rsidRPr="00475362">
        <w:t>flow paths</w:t>
      </w:r>
      <w:r w:rsidRPr="00475362">
        <w:t xml:space="preserve"> are formed, with multiple pathways forming</w:t>
      </w:r>
      <w:r w:rsidR="00BB6AA6">
        <w:t xml:space="preserve"> (</w:t>
      </w:r>
      <w:r w:rsidR="00EC2094">
        <w:t>Wiseall et al., 2015)</w:t>
      </w:r>
      <w:r w:rsidRPr="00475362">
        <w:t>. If this type of flow was fracture related it would be expected that the growth of the pathway would occur at a rapid rate, with pathways formed at a pressure equal to the local stress plus the tensile strength of the rock</w:t>
      </w:r>
      <w:r w:rsidR="003A5C9C">
        <w:t>, o</w:t>
      </w:r>
      <w:r w:rsidR="003A5C9C" w:rsidRPr="003A5C9C">
        <w:t xml:space="preserve">r </w:t>
      </w:r>
      <w:r w:rsidR="00202211">
        <w:t>at the cohesive strength</w:t>
      </w:r>
      <w:r w:rsidR="003A5C9C" w:rsidRPr="003A5C9C">
        <w:t xml:space="preserve"> if the pathway </w:t>
      </w:r>
      <w:r w:rsidR="003A5C9C">
        <w:t>wa</w:t>
      </w:r>
      <w:r w:rsidR="003A5C9C" w:rsidRPr="003A5C9C">
        <w:t>s along a pre-existing feature</w:t>
      </w:r>
      <w:r w:rsidRPr="00475362">
        <w:t xml:space="preserve">. With dilatancy controlled flow, pathways form at a pressure close to the </w:t>
      </w:r>
      <w:r w:rsidR="00E730CB">
        <w:t>minimum</w:t>
      </w:r>
      <w:r w:rsidR="00E730CB" w:rsidRPr="00475362">
        <w:t xml:space="preserve"> </w:t>
      </w:r>
      <w:r w:rsidRPr="00475362">
        <w:t>stress</w:t>
      </w:r>
      <w:r w:rsidR="00302519">
        <w:t xml:space="preserve"> (</w:t>
      </w:r>
      <w:r w:rsidR="00DE066D">
        <w:t>Graham et al., 2016)</w:t>
      </w:r>
      <w:r w:rsidRPr="00475362">
        <w:t xml:space="preserve">, at a </w:t>
      </w:r>
      <w:r w:rsidR="00576F15">
        <w:t>stress</w:t>
      </w:r>
      <w:r w:rsidRPr="00475362">
        <w:t xml:space="preserve"> much lower than that expected for fracture processes. </w:t>
      </w:r>
      <w:r w:rsidR="00B30864">
        <w:t xml:space="preserve">The propagation of pathways is slow, with Cuss et al. (2012) reporting a velocity equivalent to 0.027 </w:t>
      </w:r>
      <w:r w:rsidR="00B30864">
        <w:rPr>
          <w:rFonts w:ascii="Arial" w:hAnsi="Arial" w:cs="Arial"/>
        </w:rPr>
        <w:t>µ</w:t>
      </w:r>
      <w:r w:rsidR="00B30864">
        <w:t xml:space="preserve">m/s. </w:t>
      </w:r>
      <w:r w:rsidRPr="00475362">
        <w:t>Dilatancy controlled flow is synonymous with volumetric dilatancy, generally perpendicular to the flow direction, with localised flow channels.</w:t>
      </w:r>
      <w:r w:rsidR="00142553">
        <w:t xml:space="preserve"> </w:t>
      </w:r>
      <w:r w:rsidR="00142553" w:rsidRPr="00BF785E">
        <w:rPr>
          <w:b/>
          <w:bCs/>
          <w:i/>
          <w:iCs/>
        </w:rPr>
        <w:t>Opalinus Clay:</w:t>
      </w:r>
      <w:r w:rsidR="00142553">
        <w:t xml:space="preserve"> </w:t>
      </w:r>
      <w:r w:rsidR="00C344AF">
        <w:t>The gas entry pressure of fully saturated OPA is expected to be hig</w:t>
      </w:r>
      <w:r w:rsidR="00C02B7A">
        <w:t>h. The layered nature of OPA will play a role in</w:t>
      </w:r>
      <w:r w:rsidR="00A132A9">
        <w:t xml:space="preserve"> </w:t>
      </w:r>
      <w:r w:rsidR="00C02B7A">
        <w:t>the direc</w:t>
      </w:r>
      <w:r w:rsidR="00A132A9">
        <w:t>tion of gas transport and therefore the orientation that dilatant behaviour is seen.</w:t>
      </w:r>
      <w:r w:rsidR="004857B9">
        <w:t xml:space="preserve"> Pathways will propagate in the direction where dilatancy is easiest</w:t>
      </w:r>
      <w:r w:rsidR="001F6DF2">
        <w:t xml:space="preserve"> and this is likely to follow bedding once gas pathways have become entrapped within weaker layers</w:t>
      </w:r>
      <w:r w:rsidR="009321F2">
        <w:t xml:space="preserve">. </w:t>
      </w:r>
      <w:r w:rsidR="00D10975">
        <w:t>Strong anisotropy has been seen in mechanical testing of OPA related to bedding (</w:t>
      </w:r>
      <w:r w:rsidR="00BE73B6" w:rsidRPr="00BE73B6">
        <w:t>Winhausen</w:t>
      </w:r>
      <w:r w:rsidR="00180B03">
        <w:t xml:space="preserve"> et al.</w:t>
      </w:r>
      <w:r w:rsidR="00BE73B6" w:rsidRPr="00BE73B6">
        <w:t>, 2023)</w:t>
      </w:r>
      <w:r w:rsidR="00BE73B6">
        <w:t xml:space="preserve">. </w:t>
      </w:r>
      <w:r w:rsidR="009321F2">
        <w:t xml:space="preserve">The induration of OPA is likely to produce </w:t>
      </w:r>
      <w:r w:rsidR="00E309DF">
        <w:t xml:space="preserve">strong dilatancy as the clay </w:t>
      </w:r>
      <w:r w:rsidR="00466D4C">
        <w:t xml:space="preserve">around the pathway </w:t>
      </w:r>
      <w:r w:rsidR="00E309DF">
        <w:t xml:space="preserve">is </w:t>
      </w:r>
      <w:r w:rsidR="00466D4C">
        <w:t>un</w:t>
      </w:r>
      <w:r w:rsidR="00E309DF">
        <w:t xml:space="preserve">able to compress </w:t>
      </w:r>
      <w:r w:rsidR="00DC066B">
        <w:t>as much as a</w:t>
      </w:r>
      <w:r w:rsidR="007313E8">
        <w:t xml:space="preserve"> </w:t>
      </w:r>
      <w:r w:rsidR="00D10975">
        <w:t xml:space="preserve">normally consolidated </w:t>
      </w:r>
      <w:r w:rsidR="00647C32">
        <w:t xml:space="preserve">soft </w:t>
      </w:r>
      <w:r w:rsidR="00D10975">
        <w:t>clay.</w:t>
      </w:r>
      <w:r w:rsidR="00AB7F94">
        <w:t xml:space="preserve"> It is also likely that </w:t>
      </w:r>
      <w:r w:rsidR="00C36AC7">
        <w:t xml:space="preserve">gas pathways get “trapped” within layers, as shown in </w:t>
      </w:r>
      <w:r w:rsidR="0091308D">
        <w:rPr>
          <w:b/>
          <w:bCs/>
        </w:rPr>
        <w:fldChar w:fldCharType="begin"/>
      </w:r>
      <w:r w:rsidR="0091308D">
        <w:rPr>
          <w:b/>
          <w:bCs/>
        </w:rPr>
        <w:instrText xml:space="preserve"> REF _Ref236824089 \h </w:instrText>
      </w:r>
      <w:r w:rsidR="0091308D">
        <w:rPr>
          <w:b/>
          <w:bCs/>
        </w:rPr>
      </w:r>
      <w:r w:rsidR="0091308D">
        <w:rPr>
          <w:b/>
          <w:bCs/>
        </w:rPr>
        <w:fldChar w:fldCharType="separate"/>
      </w:r>
      <w:r w:rsidR="001B29F8">
        <w:t>Fig.</w:t>
      </w:r>
      <w:r w:rsidR="001B29F8">
        <w:rPr>
          <w:noProof/>
        </w:rPr>
        <w:t>12</w:t>
      </w:r>
      <w:r w:rsidR="0091308D">
        <w:rPr>
          <w:b/>
          <w:bCs/>
        </w:rPr>
        <w:fldChar w:fldCharType="end"/>
      </w:r>
      <w:r w:rsidR="00C36AC7">
        <w:t>b.</w:t>
      </w:r>
    </w:p>
    <w:p w14:paraId="50DA4384" w14:textId="7AC14915" w:rsidR="00CA06E8" w:rsidRPr="000129E6" w:rsidRDefault="00CA06E8" w:rsidP="000F6F3D">
      <w:proofErr w:type="spellStart"/>
      <w:r w:rsidRPr="000129E6">
        <w:rPr>
          <w:b/>
          <w:bCs/>
        </w:rPr>
        <w:t>Gasfrac</w:t>
      </w:r>
      <w:proofErr w:type="spellEnd"/>
      <w:r w:rsidRPr="000129E6">
        <w:rPr>
          <w:b/>
          <w:bCs/>
        </w:rPr>
        <w:t xml:space="preserve"> (</w:t>
      </w:r>
      <w:r w:rsidR="0091308D">
        <w:rPr>
          <w:b/>
          <w:bCs/>
        </w:rPr>
        <w:fldChar w:fldCharType="begin"/>
      </w:r>
      <w:r w:rsidR="0091308D">
        <w:rPr>
          <w:b/>
          <w:bCs/>
        </w:rPr>
        <w:instrText xml:space="preserve"> REF _Ref236824089 \h </w:instrText>
      </w:r>
      <w:r w:rsidR="0091308D">
        <w:rPr>
          <w:b/>
          <w:bCs/>
        </w:rPr>
      </w:r>
      <w:r w:rsidR="0091308D">
        <w:rPr>
          <w:b/>
          <w:bCs/>
        </w:rPr>
        <w:fldChar w:fldCharType="separate"/>
      </w:r>
      <w:r w:rsidR="001B29F8">
        <w:t>Fig.</w:t>
      </w:r>
      <w:r w:rsidR="001B29F8">
        <w:rPr>
          <w:noProof/>
        </w:rPr>
        <w:t>12</w:t>
      </w:r>
      <w:r w:rsidR="0091308D">
        <w:rPr>
          <w:b/>
          <w:bCs/>
        </w:rPr>
        <w:fldChar w:fldCharType="end"/>
      </w:r>
      <w:r w:rsidRPr="000129E6">
        <w:rPr>
          <w:b/>
          <w:bCs/>
        </w:rPr>
        <w:t>c):</w:t>
      </w:r>
      <w:r w:rsidRPr="000129E6">
        <w:t xml:space="preserve"> </w:t>
      </w:r>
      <w:r w:rsidR="00142553" w:rsidRPr="00142553">
        <w:rPr>
          <w:b/>
          <w:bCs/>
        </w:rPr>
        <w:t>General:</w:t>
      </w:r>
      <w:r w:rsidR="00142553">
        <w:t xml:space="preserve"> </w:t>
      </w:r>
      <w:r w:rsidRPr="000129E6">
        <w:t xml:space="preserve">If gas pressure rises sufficiently that it equals the local stress plus the tensile strength of the rock, then fracturing may </w:t>
      </w:r>
      <w:r w:rsidR="00BF485B">
        <w:t>occur</w:t>
      </w:r>
      <w:r w:rsidRPr="000129E6">
        <w:t xml:space="preserve">. This mechanism is a pure fracture mechanics-controlled phenomenon. </w:t>
      </w:r>
      <w:r w:rsidR="00466A3A">
        <w:t>In pure cr</w:t>
      </w:r>
      <w:r w:rsidR="000F6F3D">
        <w:t xml:space="preserve">ystalline materials, the </w:t>
      </w:r>
      <w:r w:rsidRPr="000129E6">
        <w:t xml:space="preserve">fracture will grow at a velocity close to the speed of sound in the rock </w:t>
      </w:r>
      <w:r w:rsidR="0082332C" w:rsidRPr="000129E6">
        <w:t>if</w:t>
      </w:r>
      <w:r w:rsidRPr="000129E6">
        <w:t xml:space="preserve"> water can be accessed at the crack tip. </w:t>
      </w:r>
      <w:r w:rsidR="00BE5431">
        <w:t xml:space="preserve">However, </w:t>
      </w:r>
      <w:r w:rsidR="00EB1807">
        <w:t>it is more common for fractures to propagate at speeds</w:t>
      </w:r>
      <w:r w:rsidR="00FA4C22">
        <w:t xml:space="preserve"> of between </w:t>
      </w:r>
      <w:r w:rsidR="00897537">
        <w:t>mill</w:t>
      </w:r>
      <w:r w:rsidR="00FA4C22">
        <w:t>imet</w:t>
      </w:r>
      <w:r w:rsidR="00897537">
        <w:t>re</w:t>
      </w:r>
      <w:r w:rsidR="00FA4C22">
        <w:t>s</w:t>
      </w:r>
      <w:r w:rsidR="00897537">
        <w:t xml:space="preserve"> to 10’s centimetres per second</w:t>
      </w:r>
      <w:r w:rsidR="00C47113">
        <w:t xml:space="preserve"> in clay</w:t>
      </w:r>
      <w:r w:rsidR="00C6014F">
        <w:t>-rich rocks</w:t>
      </w:r>
      <w:r w:rsidR="00A779F3">
        <w:t>.</w:t>
      </w:r>
      <w:r w:rsidR="00EA006C">
        <w:t xml:space="preserve"> </w:t>
      </w:r>
      <w:r w:rsidRPr="000129E6">
        <w:t xml:space="preserve">As the crack propagates, strain occurs perpendicular to the direction of growth. If the rock is homogenously stressed, this deformation will be purely </w:t>
      </w:r>
      <w:proofErr w:type="gramStart"/>
      <w:r w:rsidRPr="000129E6">
        <w:t>tensile</w:t>
      </w:r>
      <w:proofErr w:type="gramEnd"/>
      <w:r w:rsidRPr="000129E6">
        <w:t xml:space="preserve"> and the fracture is a simple opening of the rock. If the stress field is heterogeneous, gas fracturing may result in some shear between the two fracture surfaces. This will result in some strain parallel to the fracture plane. While the fracture is pressurised, it will remain open. As gas pressure is relieved, the fracture will close. The two surfaces </w:t>
      </w:r>
      <w:r w:rsidRPr="000129E6">
        <w:lastRenderedPageBreak/>
        <w:t xml:space="preserve">of the fracture will no longer perfectly match and therefore closure is not complete, meaning that </w:t>
      </w:r>
      <w:r w:rsidR="00110270">
        <w:t xml:space="preserve">some </w:t>
      </w:r>
      <w:r w:rsidRPr="000129E6">
        <w:t>permanent strain persists. Gas fracturing is therefore synonymous with strain perpendicular with gas movement, with pathway growth being rapid</w:t>
      </w:r>
      <w:r w:rsidR="002B5A15">
        <w:t xml:space="preserve"> compared with dilatancy flow</w:t>
      </w:r>
      <w:r w:rsidR="002633EC">
        <w:t xml:space="preserve"> (</w:t>
      </w:r>
      <w:r w:rsidR="00E52340">
        <w:t>3</w:t>
      </w:r>
      <w:r w:rsidR="00BF6095">
        <w:t>×10</w:t>
      </w:r>
      <w:r w:rsidR="00BF6095" w:rsidRPr="00591C42">
        <w:rPr>
          <w:vertAlign w:val="superscript"/>
        </w:rPr>
        <w:t>4</w:t>
      </w:r>
      <w:r w:rsidR="00BF6095">
        <w:t xml:space="preserve"> </w:t>
      </w:r>
      <w:r w:rsidR="00E52340">
        <w:t>to &gt;</w:t>
      </w:r>
      <w:r w:rsidR="00627748">
        <w:t xml:space="preserve"> </w:t>
      </w:r>
      <w:r w:rsidR="00A16AB2">
        <w:t>3×10</w:t>
      </w:r>
      <w:r w:rsidR="0065408F">
        <w:rPr>
          <w:vertAlign w:val="superscript"/>
        </w:rPr>
        <w:t>6</w:t>
      </w:r>
      <w:r w:rsidR="00627748">
        <w:t xml:space="preserve"> times faster)</w:t>
      </w:r>
      <w:r w:rsidRPr="000129E6">
        <w:t>.</w:t>
      </w:r>
      <w:r w:rsidR="00B51131">
        <w:t xml:space="preserve"> </w:t>
      </w:r>
      <w:r w:rsidR="00B51131" w:rsidRPr="00B51131">
        <w:rPr>
          <w:b/>
          <w:bCs/>
        </w:rPr>
        <w:t>Opalinus Clay:</w:t>
      </w:r>
      <w:r w:rsidR="00B51131">
        <w:t xml:space="preserve"> </w:t>
      </w:r>
      <w:r w:rsidR="00E04C5C">
        <w:t>The direction of f</w:t>
      </w:r>
      <w:r w:rsidR="004B72CA">
        <w:t xml:space="preserve">racture </w:t>
      </w:r>
      <w:r w:rsidR="00E04C5C">
        <w:t>propagation is controlled by the stress field and the anisotropic</w:t>
      </w:r>
      <w:r w:rsidR="00180B03">
        <w:t xml:space="preserve"> nature of OPA. Winhausen et al. (2023) showed marked differences in tensile strength of the OPA with respect to bedding. Therefore, in OPA it is </w:t>
      </w:r>
      <w:r w:rsidR="00FC553B">
        <w:t>expected that the layering of the rock will strongly influence the direction of fracture propagation</w:t>
      </w:r>
      <w:r w:rsidR="00826D04">
        <w:t xml:space="preserve">. </w:t>
      </w:r>
      <w:r w:rsidR="00D24A97">
        <w:t xml:space="preserve">It is also noted that </w:t>
      </w:r>
      <w:r w:rsidR="007F7919">
        <w:t>the stress field and the bedding anisotropy are not coincident</w:t>
      </w:r>
      <w:r w:rsidR="00892B5A">
        <w:t xml:space="preserve"> </w:t>
      </w:r>
      <w:r w:rsidR="00D24A97">
        <w:t>at the Mont Terri</w:t>
      </w:r>
      <w:r w:rsidR="007F7919">
        <w:t xml:space="preserve"> </w:t>
      </w:r>
      <w:r w:rsidR="00E50150">
        <w:t>rock</w:t>
      </w:r>
      <w:r w:rsidR="007F7919">
        <w:t xml:space="preserve"> laboratory</w:t>
      </w:r>
      <w:r w:rsidR="00892B5A">
        <w:t xml:space="preserve"> and that shear stresses are likely</w:t>
      </w:r>
      <w:r w:rsidR="00EC0B01">
        <w:t xml:space="preserve">. </w:t>
      </w:r>
      <w:r w:rsidR="00826D04">
        <w:t xml:space="preserve">In the scenario of interest for radioactive waste disposal, gas pressure is likely to increase </w:t>
      </w:r>
      <w:proofErr w:type="gramStart"/>
      <w:r w:rsidR="00826D04">
        <w:t>slowly</w:t>
      </w:r>
      <w:proofErr w:type="gramEnd"/>
      <w:r w:rsidR="00826D04">
        <w:t xml:space="preserve"> and </w:t>
      </w:r>
      <w:r w:rsidR="00AA65B9">
        <w:t xml:space="preserve">dilatant pathway flow will be invoked before gas fracture occurs. The latter is only likely to occur </w:t>
      </w:r>
      <w:r w:rsidR="00E61863" w:rsidRPr="00E61863">
        <w:t>if gas generation rates are sufficiently hig</w:t>
      </w:r>
      <w:r w:rsidR="00E61863">
        <w:t>h and</w:t>
      </w:r>
      <w:r w:rsidR="006D0387">
        <w:t xml:space="preserve"> dilatant pathway formation is insufficient to relieve </w:t>
      </w:r>
      <w:r w:rsidR="004B3535">
        <w:t>gas pressure over time.</w:t>
      </w:r>
    </w:p>
    <w:p w14:paraId="605D029B" w14:textId="2FE37D69" w:rsidR="00CA06E8" w:rsidRPr="00CA06E8" w:rsidRDefault="00161FCC" w:rsidP="00161FCC">
      <w:pPr>
        <w:pStyle w:val="Heading2"/>
      </w:pPr>
      <w:r>
        <w:t>4</w:t>
      </w:r>
      <w:r w:rsidR="00CA06E8" w:rsidRPr="00CA06E8">
        <w:t>.2</w:t>
      </w:r>
      <w:r>
        <w:t xml:space="preserve"> Interpretation of </w:t>
      </w:r>
      <w:r w:rsidR="00CA06E8" w:rsidRPr="00CA06E8">
        <w:t>E</w:t>
      </w:r>
      <w:r>
        <w:t>vent</w:t>
      </w:r>
      <w:r w:rsidR="00CA06E8" w:rsidRPr="00CA06E8">
        <w:t xml:space="preserve"> 1</w:t>
      </w:r>
    </w:p>
    <w:p w14:paraId="4343C036" w14:textId="298C47E0" w:rsidR="00990864" w:rsidRDefault="00CA06E8" w:rsidP="00CA06E8">
      <w:r w:rsidRPr="00312D6B">
        <w:t xml:space="preserve">The first gas entry event occurred at a pressure of ~4190 kPa on Day 751, prior to a peak in gas pressure of </w:t>
      </w:r>
      <w:r w:rsidR="001D52BB" w:rsidRPr="00312D6B">
        <w:t>421</w:t>
      </w:r>
      <w:r w:rsidR="001D52BB">
        <w:t>0</w:t>
      </w:r>
      <w:r w:rsidR="001D52BB" w:rsidRPr="00312D6B">
        <w:t xml:space="preserve"> </w:t>
      </w:r>
      <w:r w:rsidRPr="00312D6B">
        <w:t xml:space="preserve">kPa. This is consistent with </w:t>
      </w:r>
      <w:r w:rsidR="0004093A">
        <w:t>that</w:t>
      </w:r>
      <w:r w:rsidRPr="00312D6B">
        <w:t xml:space="preserve"> seen in the laboratory</w:t>
      </w:r>
      <w:r w:rsidR="00652A2F">
        <w:t xml:space="preserve"> study</w:t>
      </w:r>
      <w:r w:rsidRPr="00312D6B">
        <w:t xml:space="preserve"> (Cuss et al., </w:t>
      </w:r>
      <w:r w:rsidR="00783522">
        <w:t>2022</w:t>
      </w:r>
      <w:r w:rsidRPr="00312D6B">
        <w:t xml:space="preserve">; Cuss, 2024), when a deviation from the ideal gas law showed that gas was </w:t>
      </w:r>
      <w:r w:rsidR="0058063B">
        <w:t>exiting</w:t>
      </w:r>
      <w:r w:rsidRPr="00312D6B">
        <w:t xml:space="preserve"> the injection circuit</w:t>
      </w:r>
      <w:r w:rsidR="009D18E3">
        <w:t xml:space="preserve"> and entering the OPA</w:t>
      </w:r>
      <w:r w:rsidRPr="00312D6B">
        <w:t>. In the field test this could be leakage along the borehole/packer interface. However, in GT the pressure within the packer was significantly greater than the gas injection pressure and no evidence of direct gas movement was seen in the pressure response in the intervals above and below the injection interval</w:t>
      </w:r>
      <w:r w:rsidR="001B0F3B">
        <w:t>, with the pressure changes observed attributed to elastic response of the system</w:t>
      </w:r>
      <w:r w:rsidRPr="00312D6B">
        <w:t xml:space="preserve">. As with laboratory tests, </w:t>
      </w:r>
      <w:r w:rsidR="009C544E">
        <w:t>initial gas entry</w:t>
      </w:r>
      <w:r w:rsidRPr="00312D6B">
        <w:t xml:space="preserve"> was not accompanied by any mechanical response and was only noted from the gas injection pressure. Gas peak pressure was seen to be 3600 kPa above the pore pressure in the injection interval prior to gas testing. In laboratory testing the gas entry/peak pressure occur</w:t>
      </w:r>
      <w:r w:rsidR="00BE3A33" w:rsidRPr="00312D6B">
        <w:t>red</w:t>
      </w:r>
      <w:r w:rsidRPr="00312D6B">
        <w:t xml:space="preserve"> close to the minimum principal stress. This is well constrained within a laboratory test</w:t>
      </w:r>
      <w:r w:rsidR="00115CBA">
        <w:t xml:space="preserve"> but is no</w:t>
      </w:r>
      <w:r w:rsidR="00EE00F5">
        <w:t xml:space="preserve">t </w:t>
      </w:r>
      <w:r w:rsidR="004B4EA1">
        <w:t>at the</w:t>
      </w:r>
      <w:r w:rsidR="00EE00F5">
        <w:t xml:space="preserve"> GT</w:t>
      </w:r>
      <w:r w:rsidR="004B4EA1">
        <w:t xml:space="preserve"> site within the Mont Terri </w:t>
      </w:r>
      <w:r w:rsidR="00E50150">
        <w:t>rock</w:t>
      </w:r>
      <w:r w:rsidR="004B4EA1">
        <w:t xml:space="preserve"> laboratory</w:t>
      </w:r>
      <w:r w:rsidRPr="00312D6B">
        <w:t xml:space="preserve">. </w:t>
      </w:r>
      <w:r w:rsidR="0097644C">
        <w:t>Interpretation</w:t>
      </w:r>
      <w:r w:rsidR="0097644C" w:rsidRPr="00312D6B">
        <w:t xml:space="preserve"> </w:t>
      </w:r>
      <w:r w:rsidRPr="00312D6B">
        <w:t xml:space="preserve">of </w:t>
      </w:r>
      <w:r w:rsidR="00AC5330">
        <w:t>the FS</w:t>
      </w:r>
      <w:r w:rsidRPr="00312D6B">
        <w:t xml:space="preserve"> experiment </w:t>
      </w:r>
      <w:r w:rsidR="0036419D">
        <w:t xml:space="preserve">(see </w:t>
      </w:r>
      <w:r w:rsidR="0036419D">
        <w:fldChar w:fldCharType="begin"/>
      </w:r>
      <w:r w:rsidR="0036419D">
        <w:instrText xml:space="preserve"> REF _Ref236817466 \h </w:instrText>
      </w:r>
      <w:r w:rsidR="0036419D">
        <w:fldChar w:fldCharType="separate"/>
      </w:r>
      <w:r w:rsidR="001B29F8" w:rsidRPr="0035760A">
        <w:t>Fig.</w:t>
      </w:r>
      <w:r w:rsidR="001B29F8">
        <w:rPr>
          <w:noProof/>
        </w:rPr>
        <w:t>3</w:t>
      </w:r>
      <w:r w:rsidR="0036419D">
        <w:fldChar w:fldCharType="end"/>
      </w:r>
      <w:r w:rsidR="0036419D">
        <w:t xml:space="preserve"> for location) </w:t>
      </w:r>
      <w:r w:rsidRPr="00312D6B">
        <w:t>had suggested that the three principal stresses at GT would be</w:t>
      </w:r>
      <w:r w:rsidR="0085765D">
        <w:t xml:space="preserve"> </w:t>
      </w:r>
      <w:r w:rsidR="00E23E97">
        <w:t>approximately</w:t>
      </w:r>
      <w:r w:rsidRPr="00312D6B">
        <w:t xml:space="preserve"> 3.8, 4.7, and 5.3 MPa</w:t>
      </w:r>
      <w:r w:rsidR="00294817">
        <w:t xml:space="preserve"> (Guglielmi et al., 2020)</w:t>
      </w:r>
      <w:r w:rsidR="006C7E3B">
        <w:t>,</w:t>
      </w:r>
      <w:r w:rsidRPr="00312D6B">
        <w:t xml:space="preserve"> </w:t>
      </w:r>
      <w:r w:rsidR="006C7E3B">
        <w:t>and</w:t>
      </w:r>
      <w:r w:rsidR="00CF5CA6">
        <w:t xml:space="preserve"> hydraulic tests</w:t>
      </w:r>
      <w:r w:rsidR="005802F6" w:rsidRPr="005802F6">
        <w:t xml:space="preserve"> </w:t>
      </w:r>
      <w:r w:rsidR="005802F6">
        <w:t xml:space="preserve">gave a good estimate of the stress </w:t>
      </w:r>
      <w:r w:rsidR="00456E68">
        <w:t xml:space="preserve">normal to the bedding </w:t>
      </w:r>
      <w:r w:rsidR="004D6AE3">
        <w:t>of 4.2 MPa</w:t>
      </w:r>
      <w:r w:rsidR="005802F6">
        <w:t>.</w:t>
      </w:r>
      <w:r w:rsidR="001C0F84">
        <w:t xml:space="preserve"> </w:t>
      </w:r>
      <w:r w:rsidRPr="00312D6B">
        <w:t>Therefore, gas entry occurred at a pressure greater than the minimum principal stress, but less than the intermediate stress</w:t>
      </w:r>
      <w:r w:rsidR="001C0F84">
        <w:t>, but at a pressure close to that shown by Guglielmi et al</w:t>
      </w:r>
      <w:r w:rsidR="00990864">
        <w:t>. (2020) normal to bedding</w:t>
      </w:r>
      <w:r w:rsidRPr="00312D6B">
        <w:t xml:space="preserve">. </w:t>
      </w:r>
      <w:r w:rsidR="00F17064">
        <w:t>How</w:t>
      </w:r>
      <w:r w:rsidR="00970193">
        <w:t xml:space="preserve">ever, it must be acknowledged that the stress field at GT is uncertain and that the estimates above represent the best </w:t>
      </w:r>
      <w:r w:rsidR="00DC52BC">
        <w:t xml:space="preserve">currently </w:t>
      </w:r>
      <w:r w:rsidR="00970193">
        <w:t xml:space="preserve">available </w:t>
      </w:r>
      <w:r w:rsidR="00DC52BC">
        <w:t xml:space="preserve">data. </w:t>
      </w:r>
    </w:p>
    <w:p w14:paraId="6B39E479" w14:textId="36F068D1" w:rsidR="00CA06E8" w:rsidRPr="00312D6B" w:rsidRDefault="00CA06E8" w:rsidP="00CA06E8">
      <w:r w:rsidRPr="00312D6B">
        <w:t xml:space="preserve">Bock (2000) report a tensile strength perpendicular </w:t>
      </w:r>
      <w:r w:rsidR="002D1324" w:rsidRPr="00312D6B">
        <w:t xml:space="preserve">and parallel </w:t>
      </w:r>
      <w:r w:rsidRPr="00312D6B">
        <w:t xml:space="preserve">to bedding of 1MPa </w:t>
      </w:r>
      <w:r w:rsidR="002D1324">
        <w:t>and</w:t>
      </w:r>
      <w:r w:rsidRPr="00312D6B">
        <w:t xml:space="preserve"> 2 MPa</w:t>
      </w:r>
      <w:r w:rsidR="002D1324">
        <w:t xml:space="preserve"> respectively</w:t>
      </w:r>
      <w:r w:rsidRPr="00312D6B">
        <w:t xml:space="preserve">. Wild et al. (2015) report tensile strength between </w:t>
      </w:r>
      <w:r w:rsidR="009848D4">
        <w:t>~</w:t>
      </w:r>
      <w:r w:rsidRPr="00312D6B">
        <w:t xml:space="preserve">1 MPa and 3 MPa, while Winhausen et al. (2023) report tensile strength between 1.1 and 2.4 MPa dependent on the orientation of the fracture with respect to bedding. Fracture mechanics dictates that the </w:t>
      </w:r>
      <w:r w:rsidR="00A06D6C" w:rsidRPr="00312D6B">
        <w:t>OPA</w:t>
      </w:r>
      <w:r w:rsidRPr="00312D6B">
        <w:t xml:space="preserve"> would fail in a tensile manner when the pressure was equal to the minimum principal stress plus tensile strength; therefore, when excess pressure equals the tensile strength</w:t>
      </w:r>
      <w:r w:rsidR="004E356E">
        <w:t>. I</w:t>
      </w:r>
      <w:r w:rsidR="004E356E" w:rsidRPr="004E356E">
        <w:t>f the minimum principal stress is 3.8 MPa and the peak gas pressure is 4.21 MPa, the excess pressure is ~0.41 MPa, considerably lower than previously reported tensile strengths.</w:t>
      </w:r>
      <w:r w:rsidRPr="00312D6B">
        <w:t xml:space="preserve"> </w:t>
      </w:r>
      <w:r w:rsidR="0060343C">
        <w:t xml:space="preserve">If the stress perpendicular to bedding is 4.2 MPa, the excess </w:t>
      </w:r>
      <w:r w:rsidR="005015D4">
        <w:t xml:space="preserve">pressure is close to zero. </w:t>
      </w:r>
      <w:r w:rsidRPr="00312D6B">
        <w:t xml:space="preserve">As the minimum principal stress is poorly constrained, it is uncertain </w:t>
      </w:r>
      <w:r w:rsidRPr="00312D6B">
        <w:lastRenderedPageBreak/>
        <w:t xml:space="preserve">whether the gas injection pressure reached a level expectant to result in tensile fracturing of the rock. However, the gas pressure was close to the </w:t>
      </w:r>
      <w:r w:rsidR="009B3B10">
        <w:t>estimated</w:t>
      </w:r>
      <w:r w:rsidR="009B3B10" w:rsidRPr="00312D6B">
        <w:t xml:space="preserve"> </w:t>
      </w:r>
      <w:r w:rsidRPr="00312D6B">
        <w:t>stress field and therefore gas peak pressure has been interpreted as being similar in th</w:t>
      </w:r>
      <w:r w:rsidR="008B6E40">
        <w:t>at observed in the</w:t>
      </w:r>
      <w:r w:rsidR="00160F05">
        <w:t xml:space="preserve"> better constrained</w:t>
      </w:r>
      <w:r w:rsidRPr="00312D6B">
        <w:t xml:space="preserve"> laboratory</w:t>
      </w:r>
      <w:r w:rsidR="00160F05">
        <w:t xml:space="preserve"> study</w:t>
      </w:r>
      <w:r w:rsidR="008B6E40">
        <w:t xml:space="preserve"> (Cuss</w:t>
      </w:r>
      <w:r w:rsidR="004E4630">
        <w:t>, 2024)</w:t>
      </w:r>
      <w:r w:rsidR="00105772">
        <w:t xml:space="preserve">, with dilatant pathway formation occurring </w:t>
      </w:r>
      <w:r w:rsidR="00160F05">
        <w:t>at the minimum principal stress</w:t>
      </w:r>
      <w:r w:rsidR="008B6E40">
        <w:t xml:space="preserve"> </w:t>
      </w:r>
      <w:r w:rsidRPr="00312D6B">
        <w:t>and not the result of a fracturing process.</w:t>
      </w:r>
    </w:p>
    <w:p w14:paraId="1DBABA21" w14:textId="3FF1EA53" w:rsidR="00CA06E8" w:rsidRPr="00F01C74" w:rsidRDefault="00CA06E8" w:rsidP="00CA06E8">
      <w:r w:rsidRPr="00F01C74">
        <w:t xml:space="preserve">The mechanical extensometer data showed small strains parallel to the borehole axis, i.e. perpendicular to bedding at gas peak pressure. The fibre-optic data confirms this, with initial strain occurring towards BGT-5 and BGT-6 downdip of the central injection borehole. The initial spike in deformation recovered and the deformation rotated towards BGT-6, directly down dip of the injection borehole. The development of strain was relatively slow and took over 24-hours to develop fully. This is not indicative of a fracturing process and is </w:t>
      </w:r>
      <w:r w:rsidR="00F01C74" w:rsidRPr="00F01C74">
        <w:t>like</w:t>
      </w:r>
      <w:r w:rsidRPr="00F01C74">
        <w:t xml:space="preserve"> what would be expected for the formation and development of strain associated with dilatant pathway formation. </w:t>
      </w:r>
    </w:p>
    <w:p w14:paraId="1207D514" w14:textId="3EB7482C" w:rsidR="007E69B3" w:rsidRDefault="000C2578" w:rsidP="00CA06E8">
      <w:r>
        <w:t>G</w:t>
      </w:r>
      <w:r w:rsidRPr="006D122D">
        <w:t xml:space="preserve">as pressure reduced to an asymptote of ~3245 kPa </w:t>
      </w:r>
      <w:r>
        <w:t>f</w:t>
      </w:r>
      <w:r w:rsidR="00CA06E8" w:rsidRPr="006D122D">
        <w:t xml:space="preserve">ollowing gas peak pressure. This is </w:t>
      </w:r>
      <w:r w:rsidR="006D67E6">
        <w:t>significantly</w:t>
      </w:r>
      <w:r w:rsidR="006D67E6" w:rsidRPr="006D122D">
        <w:t xml:space="preserve"> </w:t>
      </w:r>
      <w:r w:rsidR="00BD7643" w:rsidRPr="006D122D">
        <w:t>more than</w:t>
      </w:r>
      <w:r w:rsidR="00CA06E8" w:rsidRPr="006D122D">
        <w:t xml:space="preserve"> the pore pressure at the injection interval </w:t>
      </w:r>
      <w:r w:rsidR="00CA0DE4">
        <w:t xml:space="preserve">prior to gas injection </w:t>
      </w:r>
      <w:r w:rsidR="00CA06E8" w:rsidRPr="006D122D">
        <w:t xml:space="preserve">and is common with the observations of laboratory testing. </w:t>
      </w:r>
      <w:r w:rsidR="00C428F5" w:rsidRPr="006D122D">
        <w:t>Steady state flow</w:t>
      </w:r>
      <w:r w:rsidR="00CA06E8" w:rsidRPr="006D122D">
        <w:t xml:space="preserve"> can be </w:t>
      </w:r>
      <w:r w:rsidR="00C428F5" w:rsidRPr="006D122D">
        <w:t xml:space="preserve">confirmed </w:t>
      </w:r>
      <w:r w:rsidR="00CA06E8" w:rsidRPr="006D122D">
        <w:t xml:space="preserve">within the laboratory where inflow and outflow are known to match. This is not possible in a field test where the far-field flow is </w:t>
      </w:r>
      <w:r w:rsidR="00C428F5" w:rsidRPr="006D122D">
        <w:t>an</w:t>
      </w:r>
      <w:r w:rsidR="00CA06E8" w:rsidRPr="006D122D">
        <w:t xml:space="preserve"> </w:t>
      </w:r>
      <w:r w:rsidR="00C428F5" w:rsidRPr="006D122D">
        <w:t>un</w:t>
      </w:r>
      <w:r w:rsidR="00CA06E8" w:rsidRPr="006D122D">
        <w:t xml:space="preserve">known. However, as the behaviour is common between the laboratory and the field-scale, it is therefore interpreted that dilatant pathways were formed at the time of gas peak pressure and that these pathways continued to develop until a stable growth rate was achieved. </w:t>
      </w:r>
    </w:p>
    <w:p w14:paraId="1F834EC5" w14:textId="04A8AE43" w:rsidR="00CA06E8" w:rsidRPr="00972928" w:rsidRDefault="00286D5A" w:rsidP="00CA06E8">
      <w:r>
        <w:t>C</w:t>
      </w:r>
      <w:r w:rsidR="004D008C" w:rsidRPr="004D008C">
        <w:t>hanging the injection flow rate caused the gas pressure to rise, and when the flow rate was reduced the pressure stabilised at a different long-term level (a different asymptote).</w:t>
      </w:r>
      <w:r w:rsidR="00CA06E8" w:rsidRPr="00972928">
        <w:t xml:space="preserve"> This is consistent with the conceptual model of the development of dilatant pathways. Once gas was mobile within the rock mass, no further significant deformations were noted. If tensile fracture had occurred it would be expected that further strain would be observed, especially as gas flowed towards the observation boreholes. The fibre-optic and extensometer sensors only recorded the entry of gas at the peak pressure.</w:t>
      </w:r>
    </w:p>
    <w:p w14:paraId="0B7199AF" w14:textId="77777777" w:rsidR="00CA06E8" w:rsidRPr="00A2321F" w:rsidRDefault="00CA06E8" w:rsidP="00CA06E8">
      <w:r w:rsidRPr="00A2321F">
        <w:t>If gas movement was through pure two-phase flow, it wouldn’t be expected that strain at gas entry would be observed instantaneously. The flushing of porewater away from the injection interval would also result in the raising of porewater pressure at the monitoring borehole and further deformation as the movement of water would result in a raising of porewater pressure and increased swelling. Two-phase flow also results in the desaturation of the rock as water is flushed from the pore space. Testing within the laboratory noted no measurable desaturation and that is expected in the field test as all observations are consistent between the laboratory and field scales.</w:t>
      </w:r>
    </w:p>
    <w:p w14:paraId="2021984E" w14:textId="431CFD97" w:rsidR="00CA06E8" w:rsidRDefault="00070286" w:rsidP="00CA06E8">
      <w:r w:rsidRPr="00A2321F">
        <w:t>Considering</w:t>
      </w:r>
      <w:r w:rsidR="00CA06E8" w:rsidRPr="00A2321F">
        <w:t xml:space="preserve"> all observations of the field test and comparing with the more constrained laboratory test</w:t>
      </w:r>
      <w:r w:rsidR="00F22952">
        <w:t xml:space="preserve"> (Cuss, 2024)</w:t>
      </w:r>
      <w:r w:rsidR="00CA06E8" w:rsidRPr="00A2321F">
        <w:t xml:space="preserve">, Event 1 has been interpreted as the formation of dilatant pathways and the development of stable pathway growth at a rate </w:t>
      </w:r>
      <w:r w:rsidR="00752F52">
        <w:t>related to</w:t>
      </w:r>
      <w:r w:rsidR="00CA06E8" w:rsidRPr="00A2321F">
        <w:t xml:space="preserve"> the gas injection rate.</w:t>
      </w:r>
      <w:r w:rsidR="00A7496C">
        <w:t xml:space="preserve"> The </w:t>
      </w:r>
      <w:r w:rsidR="00243C2B">
        <w:t>pressure at which the dilatant pathways formed was controlled by the local stress field, while the direction of propagation was controlled by the anisotropic nature of the OPA</w:t>
      </w:r>
      <w:r w:rsidR="00FA580F">
        <w:t>. Pathways have formed following bedding</w:t>
      </w:r>
      <w:r w:rsidR="00906E64">
        <w:t xml:space="preserve"> in a downdip</w:t>
      </w:r>
      <w:r w:rsidR="00DD3628">
        <w:t xml:space="preserve"> direction showing that gas movement is </w:t>
      </w:r>
      <w:r w:rsidR="00D3095C">
        <w:t>controlled by a combination of stress and material anisotropy.</w:t>
      </w:r>
    </w:p>
    <w:p w14:paraId="605EC538" w14:textId="70B7622B" w:rsidR="00161FCC" w:rsidRPr="00CA06E8" w:rsidRDefault="00161FCC" w:rsidP="00161FCC">
      <w:pPr>
        <w:pStyle w:val="Heading2"/>
      </w:pPr>
      <w:r>
        <w:lastRenderedPageBreak/>
        <w:t>4</w:t>
      </w:r>
      <w:r w:rsidRPr="00CA06E8">
        <w:t>.</w:t>
      </w:r>
      <w:r>
        <w:t xml:space="preserve">3 Interpretation of </w:t>
      </w:r>
      <w:r w:rsidRPr="00CA06E8">
        <w:t>E</w:t>
      </w:r>
      <w:r>
        <w:t>vent</w:t>
      </w:r>
      <w:r w:rsidRPr="00CA06E8">
        <w:t xml:space="preserve"> </w:t>
      </w:r>
      <w:r>
        <w:t>2</w:t>
      </w:r>
    </w:p>
    <w:p w14:paraId="058B1B9D" w14:textId="25462D39" w:rsidR="00CA06E8" w:rsidRDefault="00CA06E8" w:rsidP="00310C4E">
      <w:r w:rsidRPr="00DF25AE">
        <w:t>The signature of Event 2 was different from that seen in Event 1, most notably the time that changes occurred</w:t>
      </w:r>
      <w:r w:rsidR="00577302">
        <w:t xml:space="preserve"> and the magnitude of the gas pressure</w:t>
      </w:r>
      <w:r w:rsidRPr="00DF25AE">
        <w:t>. Increasing the flow rate into the injection interval resulted in an increase in gas pressure and a secondary peak at 372</w:t>
      </w:r>
      <w:r w:rsidR="00AC4DD5">
        <w:t>0</w:t>
      </w:r>
      <w:r w:rsidRPr="00DF25AE">
        <w:t xml:space="preserve"> kPa, this was 489 kPa lower than the first gas peak pressure, close to the </w:t>
      </w:r>
      <w:r w:rsidR="004C2217">
        <w:t>estimated</w:t>
      </w:r>
      <w:r w:rsidR="004C2217" w:rsidRPr="00DF25AE">
        <w:t xml:space="preserve"> </w:t>
      </w:r>
      <w:r w:rsidRPr="00DF25AE">
        <w:t>value of minimum principal stress of 3800 kPa. The lowering of the gas peak pressure could suggest a re-activation of a feature created in Event 1. As an example, creation of a fracture in shear occurs at a higher stress than the reactivation of sliding. In this example the first event of breaking virgin rocks takes more energy than it does to slide along an already broken rock. However, repeat gas testing does not always see this behaviour. In the Lasgit field test in Sweden (Cuss et al., 202</w:t>
      </w:r>
      <w:r w:rsidR="002B5959" w:rsidRPr="00DF25AE">
        <w:t>6</w:t>
      </w:r>
      <w:r w:rsidRPr="00DF25AE">
        <w:t xml:space="preserve">), repeat gas injection testing into a </w:t>
      </w:r>
      <w:r w:rsidR="00093CAD">
        <w:t xml:space="preserve">compacted </w:t>
      </w:r>
      <w:r w:rsidRPr="00DF25AE">
        <w:t>bentonite system occurred at successively higher gas pressures. This may be attributed to continued developing stresses within the bentonite, but once stress levelled, this increasing gas pressure was still seen</w:t>
      </w:r>
      <w:r w:rsidR="004F5E1D">
        <w:t>.</w:t>
      </w:r>
      <w:r w:rsidRPr="00DF25AE">
        <w:t xml:space="preserve"> Gas movement at Lasgit was attributed to the formation of dilatant gas pathways as gas was observed to move to individual sensors and could have only done so through localised flow pathways. No weakening of the bentonite was seen by successive gas flow events. </w:t>
      </w:r>
      <w:r w:rsidR="00FF2A2B">
        <w:t>It should be noted that bentonite may behave differently</w:t>
      </w:r>
      <w:r w:rsidR="00417D46">
        <w:t xml:space="preserve"> from</w:t>
      </w:r>
      <w:r w:rsidR="005021A2">
        <w:t xml:space="preserve"> OPA as </w:t>
      </w:r>
      <w:r w:rsidR="006B7BFB">
        <w:t>the latter has defined induration.</w:t>
      </w:r>
      <w:r w:rsidR="00CA22B8">
        <w:t xml:space="preserve"> </w:t>
      </w:r>
      <w:r w:rsidRPr="00DF25AE">
        <w:t xml:space="preserve">Repeat gas injection of OPA was partially investigated in the laboratory as part of the GT test programme (Cuss et al. </w:t>
      </w:r>
      <w:r w:rsidR="00783522">
        <w:t>2022</w:t>
      </w:r>
      <w:r w:rsidRPr="00DF25AE">
        <w:t xml:space="preserve">). </w:t>
      </w:r>
      <w:r w:rsidR="00694CC6">
        <w:t>In the first laboratory test, t</w:t>
      </w:r>
      <w:r w:rsidRPr="00DF25AE">
        <w:t xml:space="preserve">he first gas injection event occurred at a stress state </w:t>
      </w:r>
      <w:r w:rsidR="00767C11" w:rsidRPr="00DF25AE">
        <w:t xml:space="preserve">close to the </w:t>
      </w:r>
      <w:r w:rsidR="003D356F" w:rsidRPr="00DF25AE">
        <w:t>confining pressure</w:t>
      </w:r>
      <w:r w:rsidR="00767C11" w:rsidRPr="00DF25AE">
        <w:t>. Increasing confining pressure</w:t>
      </w:r>
      <w:r w:rsidR="006066CD" w:rsidRPr="00DF25AE">
        <w:t xml:space="preserve"> resulted in a secondary peak gas pressure also close to </w:t>
      </w:r>
      <w:r w:rsidR="003D356F" w:rsidRPr="00DF25AE">
        <w:t>confining pressure.</w:t>
      </w:r>
      <w:r w:rsidRPr="00DF25AE">
        <w:t xml:space="preserve"> In both stages of the experiment, gas peak pressure occurred close to the minimum principal stress and no weakening of the OPA was seen. Therefore, taking </w:t>
      </w:r>
      <w:r w:rsidR="00310C4E" w:rsidRPr="00DF25AE">
        <w:t>all</w:t>
      </w:r>
      <w:r w:rsidRPr="00DF25AE">
        <w:t xml:space="preserve"> these experimental observations into account, the reduction in gas peak pressure was not expected and not indicative of weakening of the OPA by dilatant pathway formation and propagation.</w:t>
      </w:r>
    </w:p>
    <w:p w14:paraId="024BB150" w14:textId="77777777" w:rsidR="00457565" w:rsidRDefault="00457565" w:rsidP="00457565">
      <w:pPr>
        <w:spacing w:line="240" w:lineRule="auto"/>
        <w:jc w:val="center"/>
      </w:pPr>
      <w:r>
        <w:rPr>
          <w:noProof/>
        </w:rPr>
        <w:drawing>
          <wp:inline distT="0" distB="0" distL="0" distR="0" wp14:anchorId="58FE83B5" wp14:editId="370F8DF9">
            <wp:extent cx="4200583" cy="2520000"/>
            <wp:effectExtent l="0" t="0" r="0" b="0"/>
            <wp:docPr id="19124188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00583" cy="2520000"/>
                    </a:xfrm>
                    <a:prstGeom prst="rect">
                      <a:avLst/>
                    </a:prstGeom>
                    <a:noFill/>
                  </pic:spPr>
                </pic:pic>
              </a:graphicData>
            </a:graphic>
          </wp:inline>
        </w:drawing>
      </w:r>
    </w:p>
    <w:p w14:paraId="2CDDEDF4" w14:textId="77777777" w:rsidR="00457565" w:rsidRPr="00BE46BF" w:rsidRDefault="00457565" w:rsidP="00457565">
      <w:pPr>
        <w:pStyle w:val="Caption"/>
      </w:pPr>
      <w:bookmarkStart w:id="17" w:name="_Ref236824230"/>
      <w:r>
        <w:t>Fig.</w:t>
      </w:r>
      <w:fldSimple w:instr=" SEQ Fig. \* ARABIC ">
        <w:r>
          <w:rPr>
            <w:noProof/>
          </w:rPr>
          <w:t>13</w:t>
        </w:r>
      </w:fldSimple>
      <w:bookmarkEnd w:id="17"/>
      <w:r w:rsidRPr="00975489">
        <w:rPr>
          <w:noProof/>
        </w:rPr>
        <w:t xml:space="preserve">: </w:t>
      </w:r>
      <w:r>
        <w:rPr>
          <w:noProof/>
        </w:rPr>
        <w:t>Fibre-optic strain data from borehole BGT-7 at the time of Event 1 and 2 showing the difference in magnitude of strain and rate of strain development.</w:t>
      </w:r>
    </w:p>
    <w:p w14:paraId="67BB96FE" w14:textId="1041A340" w:rsidR="00C47304" w:rsidRPr="00DF25AE" w:rsidRDefault="00CA06E8" w:rsidP="00C47304">
      <w:r w:rsidRPr="00DF25AE">
        <w:lastRenderedPageBreak/>
        <w:t xml:space="preserve">Comparing the fibre optic data for Event 1 and Event 2 shows broadly similar responses, with notable differences. </w:t>
      </w:r>
      <w:r w:rsidR="00AF6456" w:rsidRPr="00DF25AE">
        <w:t xml:space="preserve">In Event 2, the deformation occurred in a similar direction to Event 1, but the depth of </w:t>
      </w:r>
      <w:r w:rsidR="00A77AF5" w:rsidRPr="00DF25AE">
        <w:t xml:space="preserve">the observed strain </w:t>
      </w:r>
      <w:r w:rsidR="001520F8">
        <w:t>was</w:t>
      </w:r>
      <w:r w:rsidR="00A77AF5" w:rsidRPr="00DF25AE">
        <w:t xml:space="preserve"> different and </w:t>
      </w:r>
      <w:r w:rsidR="00D33B76">
        <w:t>was</w:t>
      </w:r>
      <w:r w:rsidR="00A77AF5" w:rsidRPr="00DF25AE">
        <w:t xml:space="preserve"> much quicker to develop</w:t>
      </w:r>
      <w:r w:rsidR="00786598" w:rsidRPr="00DF25AE">
        <w:t xml:space="preserve">. </w:t>
      </w:r>
      <w:r w:rsidR="005C391C" w:rsidRPr="00DF25AE">
        <w:t>In the first event, the development in strain as noted by the fibre optic data in BGT-7 was slow to develop, taking around 36 hours for the strain to plateau</w:t>
      </w:r>
      <w:r w:rsidR="002970D5">
        <w:t xml:space="preserve"> (</w:t>
      </w:r>
      <w:r w:rsidR="00AB067C">
        <w:fldChar w:fldCharType="begin"/>
      </w:r>
      <w:r w:rsidR="00AB067C">
        <w:instrText xml:space="preserve"> REF _Ref236824230 \h </w:instrText>
      </w:r>
      <w:r w:rsidR="00AB067C">
        <w:fldChar w:fldCharType="separate"/>
      </w:r>
      <w:r w:rsidR="001B29F8">
        <w:t>Fig.</w:t>
      </w:r>
      <w:r w:rsidR="001B29F8">
        <w:rPr>
          <w:noProof/>
        </w:rPr>
        <w:t>13</w:t>
      </w:r>
      <w:r w:rsidR="00AB067C">
        <w:fldChar w:fldCharType="end"/>
      </w:r>
      <w:r w:rsidR="002970D5">
        <w:t>)</w:t>
      </w:r>
      <w:r w:rsidR="005C391C" w:rsidRPr="00DF25AE">
        <w:t>. This is in comparison to around 5 minutes seen in Event 2.</w:t>
      </w:r>
      <w:r w:rsidR="008230A0" w:rsidRPr="00DF25AE">
        <w:t xml:space="preserve"> </w:t>
      </w:r>
      <w:r w:rsidR="00786598" w:rsidRPr="00DF25AE">
        <w:t>Deformation was seen all along the borehole in some boreholes</w:t>
      </w:r>
      <w:r w:rsidR="008230A0" w:rsidRPr="00DF25AE">
        <w:t xml:space="preserve"> as opposed to localised deformation seen in Event 1.</w:t>
      </w:r>
      <w:r w:rsidR="00C47304" w:rsidRPr="00DF25AE">
        <w:t xml:space="preserve"> Therefore, the physics driving these two events differs, as does the energy released by them; Event 2 is a much more energetic and rapid event. Therefore, it is discounted that the second event is created by a rapid increase in dilatant pathways.</w:t>
      </w:r>
    </w:p>
    <w:p w14:paraId="343A72C4" w14:textId="355B3280" w:rsidR="0021082C" w:rsidRDefault="00CA06E8" w:rsidP="00CA06E8">
      <w:r w:rsidRPr="00DF25AE">
        <w:t xml:space="preserve">The results from the </w:t>
      </w:r>
      <w:proofErr w:type="spellStart"/>
      <w:r w:rsidRPr="00DF25AE">
        <w:t>miniR</w:t>
      </w:r>
      <w:r w:rsidR="00AE7D66">
        <w:t>UEDI</w:t>
      </w:r>
      <w:proofErr w:type="spellEnd"/>
      <w:r w:rsidRPr="00DF25AE">
        <w:t xml:space="preserve"> showed that gas had reached </w:t>
      </w:r>
      <w:r w:rsidR="00DE7DF2" w:rsidRPr="00DF25AE">
        <w:t xml:space="preserve">at least </w:t>
      </w:r>
      <w:r w:rsidRPr="00DF25AE">
        <w:t>4 of the monitoring boreholes</w:t>
      </w:r>
      <w:r w:rsidR="00E71D9D">
        <w:t xml:space="preserve"> (not all boreholes were </w:t>
      </w:r>
      <w:r w:rsidR="009566CF">
        <w:t>measured)</w:t>
      </w:r>
      <w:r w:rsidRPr="00DF25AE">
        <w:t>. This explains why deformation is seen in the fibre-optic data for a much broader range of depths. Gas reached the boreholes and rapidly migrated upwards through the grout material and into the gallery above. This showed that gas moved to multiple observation boreholes. If this was through localised dilatant pathways, it is unlikely that gas would reach the four boreholes at the same time and result in such rapid deformation in multiple locations</w:t>
      </w:r>
      <w:r w:rsidR="001E33C7">
        <w:t>, as shown by the strain seen in fibre-optic data</w:t>
      </w:r>
      <w:r w:rsidRPr="00DF25AE">
        <w:t xml:space="preserve">. </w:t>
      </w:r>
      <w:r w:rsidR="004B2EEE">
        <w:t>Cuss et al. (201</w:t>
      </w:r>
      <w:r w:rsidR="00213A09">
        <w:t>4</w:t>
      </w:r>
      <w:r w:rsidR="004B2EEE">
        <w:t xml:space="preserve">) report </w:t>
      </w:r>
      <w:r w:rsidR="00C706BF">
        <w:t xml:space="preserve">that dilatant pathways took 35.7 days to propagate through </w:t>
      </w:r>
      <w:r w:rsidR="00F32936">
        <w:t>an</w:t>
      </w:r>
      <w:r w:rsidR="00C706BF">
        <w:t xml:space="preserve"> 82.5 mm sample of Callovo-Oxfordian claystone</w:t>
      </w:r>
      <w:r w:rsidR="00C83720">
        <w:t xml:space="preserve"> (COx)</w:t>
      </w:r>
      <w:r w:rsidR="00C706BF">
        <w:t>, giving a velocity of</w:t>
      </w:r>
      <w:r w:rsidR="005270F6">
        <w:t xml:space="preserve"> 0.027 </w:t>
      </w:r>
      <w:r w:rsidR="005270F6">
        <w:rPr>
          <w:rFonts w:ascii="Arial" w:hAnsi="Arial" w:cs="Arial"/>
        </w:rPr>
        <w:t>µ</w:t>
      </w:r>
      <w:r w:rsidR="005270F6">
        <w:t xml:space="preserve">m/s. This would suggest that dilatant pathways would take a minimum of </w:t>
      </w:r>
      <w:r w:rsidR="00770760">
        <w:t>173</w:t>
      </w:r>
      <w:r w:rsidR="004B1B88">
        <w:t xml:space="preserve"> days to propagate from a non-ideally oriented borehole network </w:t>
      </w:r>
      <w:r w:rsidR="007448CA">
        <w:t xml:space="preserve">(closest separation of 400 mm) </w:t>
      </w:r>
      <w:r w:rsidR="004B1B88">
        <w:t xml:space="preserve">up to </w:t>
      </w:r>
      <w:r w:rsidR="00F32936">
        <w:t>390 days if the boreholes are ideally located</w:t>
      </w:r>
      <w:r w:rsidR="007448CA">
        <w:t xml:space="preserve"> (borehole separation of 900 mm)</w:t>
      </w:r>
      <w:r w:rsidR="00F32936">
        <w:t>.</w:t>
      </w:r>
      <w:r w:rsidR="00F63BAE">
        <w:t xml:space="preserve"> The time between gas entry and peak pressure in Event 2 was 107 days</w:t>
      </w:r>
      <w:r w:rsidR="005E59CD">
        <w:t>. Wiseall et al. (</w:t>
      </w:r>
      <w:r w:rsidR="00213A09">
        <w:t>2015) showed that dilatant pathways do not form straight features</w:t>
      </w:r>
      <w:r w:rsidR="00C71B79">
        <w:t xml:space="preserve"> in kaolinite paste</w:t>
      </w:r>
      <w:r w:rsidR="00405391">
        <w:t>, with a dendritic pattern and curved features common</w:t>
      </w:r>
      <w:r w:rsidR="003E2FC1">
        <w:t xml:space="preserve"> radiating from a central injection point</w:t>
      </w:r>
      <w:r w:rsidR="00405391">
        <w:t>. Therefore, as dilatant pathways propagate further from the injection interval, they are likely to slow</w:t>
      </w:r>
      <w:r w:rsidR="00E90664">
        <w:t xml:space="preserve">, meaning that 173 days is the shortest possible time. It must be acknowledged that </w:t>
      </w:r>
      <w:r w:rsidR="00C71B79">
        <w:t>OPA may behave differently from COx and kaolinite paste</w:t>
      </w:r>
      <w:r w:rsidR="00286EF0">
        <w:t xml:space="preserve"> and that the velocity of the pathway is likely to be pressure dependent. However, </w:t>
      </w:r>
      <w:r w:rsidR="003E2FC1">
        <w:t>these studies</w:t>
      </w:r>
      <w:r w:rsidR="00286EF0">
        <w:t xml:space="preserve"> show that dilatant pathway propagation is </w:t>
      </w:r>
      <w:r w:rsidR="002049EB">
        <w:t xml:space="preserve">slow and </w:t>
      </w:r>
      <w:r w:rsidR="00641242">
        <w:t>distributed around a central injection point.</w:t>
      </w:r>
      <w:r w:rsidR="00333E39">
        <w:t xml:space="preserve"> This is fu</w:t>
      </w:r>
      <w:r w:rsidR="00ED7538">
        <w:t>rther evidence that Event 2 is not caused by dilatant pathway migration.</w:t>
      </w:r>
    </w:p>
    <w:p w14:paraId="299E4DB8" w14:textId="6DE22E95" w:rsidR="0021082C" w:rsidRDefault="00403858" w:rsidP="00CA06E8">
      <w:r>
        <w:t xml:space="preserve">A further </w:t>
      </w:r>
      <w:r w:rsidR="005C3FEC">
        <w:t>hypothesis</w:t>
      </w:r>
      <w:r w:rsidR="00F656AB">
        <w:t xml:space="preserve"> to </w:t>
      </w:r>
      <w:r w:rsidR="00F67286">
        <w:t>expla</w:t>
      </w:r>
      <w:r w:rsidR="00F656AB">
        <w:t>i</w:t>
      </w:r>
      <w:r w:rsidR="00F67286">
        <w:t xml:space="preserve">n the behaviour seen at Event 2 is the </w:t>
      </w:r>
      <w:r w:rsidR="00157698">
        <w:t>migration of dilatant pathways to the observation boreholes and the fibre optic</w:t>
      </w:r>
      <w:r w:rsidR="00F656AB">
        <w:t xml:space="preserve"> (FO)</w:t>
      </w:r>
      <w:r w:rsidR="00157698">
        <w:t xml:space="preserve"> response is the </w:t>
      </w:r>
      <w:r w:rsidR="00901778">
        <w:t>depressurisation</w:t>
      </w:r>
      <w:r w:rsidR="00157698">
        <w:t xml:space="preserve"> o</w:t>
      </w:r>
      <w:r w:rsidR="00901778">
        <w:t>f them as gas migrated up the boreholes.</w:t>
      </w:r>
      <w:r w:rsidR="00F656AB">
        <w:t xml:space="preserve"> In this case, the rapid deformation seen by the FO data</w:t>
      </w:r>
      <w:r w:rsidR="00883A3A">
        <w:t xml:space="preserve"> is the contraction of the dilatant pathways as they start to drain.</w:t>
      </w:r>
      <w:r w:rsidR="00352B58">
        <w:t xml:space="preserve"> However, this would create a compressive deformation</w:t>
      </w:r>
      <w:r w:rsidR="00F752BB">
        <w:t xml:space="preserve"> event, when dilation was observed. </w:t>
      </w:r>
      <w:r w:rsidR="00CE6A40">
        <w:t>Jaco</w:t>
      </w:r>
      <w:r w:rsidR="004F757A">
        <w:t>p</w:t>
      </w:r>
      <w:r w:rsidR="00CE6A40">
        <w:t>s &amp; Kolditz</w:t>
      </w:r>
      <w:r w:rsidR="00E57F97">
        <w:t xml:space="preserve"> (2024) report that no</w:t>
      </w:r>
      <w:r w:rsidR="005012E0">
        <w:t xml:space="preserve"> </w:t>
      </w:r>
      <w:r w:rsidR="003D2DFD">
        <w:t xml:space="preserve">sharp </w:t>
      </w:r>
      <w:r w:rsidR="00685EA8">
        <w:t xml:space="preserve">change in stress is seen when </w:t>
      </w:r>
      <w:r w:rsidR="003D2DFD">
        <w:t>gas migrating through dilatant pathways reaches breakthrough</w:t>
      </w:r>
      <w:r w:rsidR="008205D0">
        <w:t xml:space="preserve">. Therefore, the stress response seen at GT is not consistent with that seen </w:t>
      </w:r>
      <w:r w:rsidR="005C4AC6">
        <w:t>during dilatant pathway formation.</w:t>
      </w:r>
    </w:p>
    <w:p w14:paraId="6ECA0724" w14:textId="436AAD58" w:rsidR="00182ACB" w:rsidRDefault="00182ACB" w:rsidP="00344804">
      <w:r w:rsidRPr="00DF25AE">
        <w:t>The final observation in favour of a fracturing-type process is the reduction in gas pressure of 2475 kPa over a 10-day period to 1240 kPa, compared with a reduction of 960 kPa to 3250 kPa over 37 days for Event 1. Event 2 shows a significant reduction in gas pressure to a pressure close to pore pressure. This shows a lack of capillary pressure and suggests a fracture. During shut-in more pressure was lost, which suggests that the flow of gas through the open fracture</w:t>
      </w:r>
      <w:r w:rsidR="00FE79A0">
        <w:t xml:space="preserve"> during </w:t>
      </w:r>
      <w:r w:rsidR="0002394C">
        <w:t>drainage of the fracture</w:t>
      </w:r>
      <w:r w:rsidRPr="00DF25AE">
        <w:t xml:space="preserve"> was limited to an extent. </w:t>
      </w:r>
      <w:r w:rsidR="00344804">
        <w:t>T</w:t>
      </w:r>
      <w:r w:rsidRPr="00DF25AE">
        <w:t>he lack of capillary pressure</w:t>
      </w:r>
      <w:r>
        <w:t xml:space="preserve"> and the response of multiple boreholes</w:t>
      </w:r>
      <w:r w:rsidRPr="00DF25AE">
        <w:t xml:space="preserve"> </w:t>
      </w:r>
      <w:r w:rsidR="00A540A5" w:rsidRPr="00DF25AE">
        <w:t>suggest</w:t>
      </w:r>
      <w:r w:rsidRPr="00DF25AE">
        <w:t xml:space="preserve"> the formation of a macro scale feature and not a micro-scale porosity-based one. </w:t>
      </w:r>
    </w:p>
    <w:p w14:paraId="685C8640" w14:textId="0FB4A686" w:rsidR="00CA06E8" w:rsidRPr="00DF25AE" w:rsidRDefault="00CA06E8" w:rsidP="0008477A">
      <w:r w:rsidRPr="00DF25AE">
        <w:lastRenderedPageBreak/>
        <w:t xml:space="preserve">Event 2 is </w:t>
      </w:r>
      <w:r w:rsidR="005C4AC6">
        <w:t xml:space="preserve">therefore </w:t>
      </w:r>
      <w:r w:rsidRPr="00DF25AE">
        <w:t>better described as a fractur</w:t>
      </w:r>
      <w:r w:rsidR="003A17A4">
        <w:t>ing event</w:t>
      </w:r>
      <w:r w:rsidR="00A60B88">
        <w:t xml:space="preserve">. However, pure gas </w:t>
      </w:r>
      <w:r w:rsidR="00B95E3F">
        <w:t xml:space="preserve">(tensile) </w:t>
      </w:r>
      <w:r w:rsidR="00A60B88">
        <w:t xml:space="preserve">fracturing requires a </w:t>
      </w:r>
      <w:r w:rsidR="00B95E3F">
        <w:t xml:space="preserve">gas pressure equivalent to the minimum principal stress </w:t>
      </w:r>
      <w:r w:rsidR="001748FA">
        <w:t xml:space="preserve">plus tensile strength. This was not the case for Event 2, with a peak gas pressure </w:t>
      </w:r>
      <w:r w:rsidR="002D253C">
        <w:t>below that seen during Event 1</w:t>
      </w:r>
      <w:r w:rsidR="00002AA6">
        <w:t xml:space="preserve">. The interpretation must </w:t>
      </w:r>
      <w:r w:rsidR="00BA5A1B">
        <w:t xml:space="preserve">now </w:t>
      </w:r>
      <w:r w:rsidR="00002AA6">
        <w:t xml:space="preserve">concentrate on why fracturing occurred at </w:t>
      </w:r>
      <w:r w:rsidR="005E20BA">
        <w:t>a pressure less than previously experienced and what caused the OPA to weaken</w:t>
      </w:r>
      <w:r w:rsidR="008314D7">
        <w:t>.</w:t>
      </w:r>
      <w:r w:rsidR="00E86946">
        <w:t xml:space="preserve"> </w:t>
      </w:r>
      <w:r w:rsidR="00EA509B">
        <w:t xml:space="preserve">The </w:t>
      </w:r>
      <w:r w:rsidR="00AD49AA">
        <w:t>FO data shows th</w:t>
      </w:r>
      <w:r w:rsidR="0008477A">
        <w:t xml:space="preserve">e </w:t>
      </w:r>
      <w:r w:rsidR="00EA509B">
        <w:t xml:space="preserve">orientation of the fracture </w:t>
      </w:r>
      <w:r w:rsidR="007A3F1A">
        <w:t>wa</w:t>
      </w:r>
      <w:r w:rsidR="00EA509B">
        <w:t>s parallel to bedding</w:t>
      </w:r>
      <w:r w:rsidR="00AD49AA">
        <w:t xml:space="preserve"> and is not aligned with the principal stress direction, therefore the feature</w:t>
      </w:r>
      <w:r w:rsidR="0008477A">
        <w:t xml:space="preserve"> is </w:t>
      </w:r>
      <w:r w:rsidR="000F6475">
        <w:t xml:space="preserve">best described as </w:t>
      </w:r>
      <w:r w:rsidRPr="00DF25AE">
        <w:t>a bedding plane split</w:t>
      </w:r>
      <w:r w:rsidR="007E7030">
        <w:t xml:space="preserve">, </w:t>
      </w:r>
      <w:proofErr w:type="gramStart"/>
      <w:r w:rsidR="007E7030">
        <w:t>similar to</w:t>
      </w:r>
      <w:proofErr w:type="gramEnd"/>
      <w:r w:rsidR="007E7030">
        <w:t xml:space="preserve"> that shown by </w:t>
      </w:r>
      <w:proofErr w:type="spellStart"/>
      <w:r w:rsidR="00F54934">
        <w:t>Daneshy</w:t>
      </w:r>
      <w:proofErr w:type="spellEnd"/>
      <w:r w:rsidR="00F54934">
        <w:t xml:space="preserve"> et al. (2004)</w:t>
      </w:r>
      <w:r w:rsidRPr="00DF25AE">
        <w:t xml:space="preserve">. A bedding plane split would explain the rapid deformation and the migration of gas to multiple observation boreholes at the same time. </w:t>
      </w:r>
      <w:r w:rsidR="007F46EC">
        <w:t xml:space="preserve">This shows that the anisotropic nature of OPA has influenced </w:t>
      </w:r>
      <w:r w:rsidR="00E80DD9">
        <w:t>fracture formation with the weakest plane being located parallel with bedding.</w:t>
      </w:r>
      <w:r w:rsidR="00C70640">
        <w:t xml:space="preserve"> </w:t>
      </w:r>
    </w:p>
    <w:p w14:paraId="77E96532" w14:textId="23549A41" w:rsidR="00B96623" w:rsidRDefault="00B96623" w:rsidP="00B96623">
      <w:r w:rsidRPr="00DF25AE">
        <w:t xml:space="preserve">One consideration is whether the migration of gas to one observation borehole and the rapid flow of gas into the borehole resulted in the formation of the bedding plane split. The time resolution of the data is insufficient to fully describe whether a series of events resulted in the rapid formation of the </w:t>
      </w:r>
      <w:r w:rsidR="00A541C7" w:rsidRPr="00DF25AE">
        <w:t>split,</w:t>
      </w:r>
      <w:r w:rsidRPr="00DF25AE">
        <w:t xml:space="preserve"> and this remains a possibility. </w:t>
      </w:r>
      <w:r w:rsidR="00C44701">
        <w:t xml:space="preserve">However, the depressurisation of dilatant pathways usually results in the closure of the pathway through the elastic rebound of the </w:t>
      </w:r>
      <w:r w:rsidR="00C05B71">
        <w:t>pathway wall (Jacops &amp; Kolditz, 2024)</w:t>
      </w:r>
      <w:r w:rsidR="00860A36">
        <w:t xml:space="preserve"> and not a run-away process likely to result in fracture formation.</w:t>
      </w:r>
    </w:p>
    <w:p w14:paraId="4CD1AD66" w14:textId="603D19C4" w:rsidR="00C44701" w:rsidRDefault="00BF743C" w:rsidP="00B96623">
      <w:r>
        <w:t>One further consideration is whether the fracture was formed through the coale</w:t>
      </w:r>
      <w:r w:rsidR="004F5B96">
        <w:t>scence of multiple dilatant pathways as the gas flow rate was increased.</w:t>
      </w:r>
      <w:r w:rsidR="00767BD4">
        <w:t xml:space="preserve"> As the pore network dilates</w:t>
      </w:r>
      <w:r w:rsidR="008D4EEB">
        <w:t xml:space="preserve">, </w:t>
      </w:r>
      <w:r w:rsidR="00A96093">
        <w:t>the clay surrounding the path contracts. As the path</w:t>
      </w:r>
      <w:r w:rsidR="00905AE1">
        <w:t>way</w:t>
      </w:r>
      <w:r w:rsidR="00A96093">
        <w:t xml:space="preserve"> </w:t>
      </w:r>
      <w:proofErr w:type="gramStart"/>
      <w:r w:rsidR="00A96093">
        <w:t>grows in size</w:t>
      </w:r>
      <w:proofErr w:type="gramEnd"/>
      <w:r w:rsidR="00A96093">
        <w:t xml:space="preserve">, </w:t>
      </w:r>
      <w:r w:rsidR="006A5320">
        <w:t xml:space="preserve">micro-fractures might form if the </w:t>
      </w:r>
      <w:r w:rsidR="00446456">
        <w:t xml:space="preserve">pathway opens sufficiently large. It is possible that the </w:t>
      </w:r>
      <w:r w:rsidR="00524BF5">
        <w:t>coalescence of this microfractures in multiple dilatant pathways could result in the formation of a macro-fracture</w:t>
      </w:r>
      <w:r w:rsidR="00361528">
        <w:t>. It must be noted that this has not been observed in the laboratory study (</w:t>
      </w:r>
      <w:r w:rsidR="00942DD1">
        <w:t xml:space="preserve">Cuss et al., 2022; </w:t>
      </w:r>
      <w:r w:rsidR="00361528">
        <w:t>Cuss</w:t>
      </w:r>
      <w:r w:rsidR="0024707F">
        <w:t>, 2024</w:t>
      </w:r>
      <w:r w:rsidR="00942DD1">
        <w:t>)</w:t>
      </w:r>
      <w:r w:rsidR="00E4629D">
        <w:t>, or during any other test</w:t>
      </w:r>
      <w:r w:rsidR="006E277C">
        <w:t xml:space="preserve"> that observed dilatancy flow (e.g. Cuss et al., 2014; Jacops &amp; Kolditz, 2024; Wiseall et al., 201</w:t>
      </w:r>
      <w:r w:rsidR="00C07A40">
        <w:t xml:space="preserve">5; </w:t>
      </w:r>
      <w:r w:rsidR="00C07A40" w:rsidRPr="00C07A40">
        <w:t>Levasseur</w:t>
      </w:r>
      <w:r w:rsidR="00C07A40">
        <w:t xml:space="preserve"> et al., </w:t>
      </w:r>
      <w:r w:rsidR="00C07A40" w:rsidRPr="00C07A40">
        <w:t>2024).</w:t>
      </w:r>
      <w:r w:rsidR="00E35AA4">
        <w:t xml:space="preserve"> While this </w:t>
      </w:r>
      <w:r w:rsidR="0082550B">
        <w:t xml:space="preserve">remains a potential process, it is unlikely to be the cause of </w:t>
      </w:r>
      <w:r w:rsidR="009710FB">
        <w:t>the bedding plane split as this has not been observed in multiple laboratory test</w:t>
      </w:r>
      <w:r w:rsidR="000B0D1A">
        <w:t xml:space="preserve"> programmes.</w:t>
      </w:r>
    </w:p>
    <w:p w14:paraId="4402B1D1" w14:textId="62F57FF4" w:rsidR="0013778A" w:rsidRPr="00591C42" w:rsidRDefault="00CA43E0" w:rsidP="00F546CC">
      <w:pPr>
        <w:rPr>
          <w:color w:val="EE0000"/>
        </w:rPr>
      </w:pPr>
      <w:r>
        <w:t xml:space="preserve">Another possible scenario is that </w:t>
      </w:r>
      <w:r w:rsidR="006B4FAC">
        <w:t>the dilatant pathways reached a pre-existing feature and the increased pore pressure resulted in re-activation</w:t>
      </w:r>
      <w:r w:rsidR="009952AC">
        <w:t>.</w:t>
      </w:r>
      <w:r w:rsidR="001F193E">
        <w:t xml:space="preserve"> As the principal stresses are not al</w:t>
      </w:r>
      <w:r w:rsidR="00EA5E8B">
        <w:t>igned with the bedding direction, this is likely to result in shear deformation</w:t>
      </w:r>
      <w:r w:rsidR="001C40EF">
        <w:t xml:space="preserve">, as shown </w:t>
      </w:r>
      <w:r w:rsidR="00C8169A">
        <w:t>by Cappa et al. (2022) during reactivation of the main fault at Mont Terri (FS Experiment)</w:t>
      </w:r>
      <w:r w:rsidR="00EA5E8B">
        <w:t>.</w:t>
      </w:r>
      <w:r w:rsidR="0071067C">
        <w:t xml:space="preserve"> The </w:t>
      </w:r>
      <w:r w:rsidR="00731D94">
        <w:t>inclinometer</w:t>
      </w:r>
      <w:r w:rsidR="00723DD1">
        <w:t xml:space="preserve"> data in BGT-6 showed a degree of shear at Event 1.3</w:t>
      </w:r>
      <w:r w:rsidR="002B4BB1">
        <w:t xml:space="preserve">, following gas peak pressure </w:t>
      </w:r>
      <w:r w:rsidR="00F937F9">
        <w:t>[</w:t>
      </w:r>
      <w:r w:rsidR="00C518E3">
        <w:t>1.2</w:t>
      </w:r>
      <w:r w:rsidR="00F937F9">
        <w:t>]</w:t>
      </w:r>
      <w:r w:rsidR="00C518E3">
        <w:t xml:space="preserve"> which showed</w:t>
      </w:r>
      <w:r w:rsidR="004420A0">
        <w:t xml:space="preserve"> only extension along the borehole.</w:t>
      </w:r>
      <w:r w:rsidR="00F937F9">
        <w:t xml:space="preserve"> </w:t>
      </w:r>
      <w:r w:rsidR="007635D6">
        <w:t xml:space="preserve">Shear deformation at Event 2 </w:t>
      </w:r>
      <w:r w:rsidR="00F937F9">
        <w:t>is not clear</w:t>
      </w:r>
      <w:r w:rsidR="006E3AC9">
        <w:t xml:space="preserve"> </w:t>
      </w:r>
      <w:r w:rsidR="00E27874">
        <w:t xml:space="preserve">as </w:t>
      </w:r>
      <w:proofErr w:type="gramStart"/>
      <w:r w:rsidR="00E27874">
        <w:t>the majority of</w:t>
      </w:r>
      <w:proofErr w:type="gramEnd"/>
      <w:r w:rsidR="00E27874">
        <w:t xml:space="preserve"> deformation seen </w:t>
      </w:r>
      <w:r w:rsidR="00863C8F">
        <w:t xml:space="preserve">in BGT-6 was </w:t>
      </w:r>
      <w:r w:rsidR="002C4D2B">
        <w:t>because of</w:t>
      </w:r>
      <w:r w:rsidR="00863C8F">
        <w:t xml:space="preserve"> gas migrating rapidly up the borehole</w:t>
      </w:r>
      <w:r w:rsidR="00346399">
        <w:t xml:space="preserve"> and it isn’t clear if the formation of the bedding-plane split included a shear component</w:t>
      </w:r>
      <w:r w:rsidR="003E09CC">
        <w:t>.</w:t>
      </w:r>
      <w:r w:rsidR="00C94CF7">
        <w:t xml:space="preserve"> Examination of the geological logs</w:t>
      </w:r>
      <w:r w:rsidR="009E746F">
        <w:t xml:space="preserve"> (Regard et al., 2021) does not indicate</w:t>
      </w:r>
      <w:r w:rsidR="00E254B4">
        <w:t xml:space="preserve"> pre-existing features coincident with the depths identified from the FO data. However, uncertainty exists on the exact depth matching between the datasets</w:t>
      </w:r>
      <w:r w:rsidR="00FE214E">
        <w:t xml:space="preserve">. This suggests that </w:t>
      </w:r>
      <w:r w:rsidR="00DD0AE1">
        <w:t xml:space="preserve">the re-activation of a </w:t>
      </w:r>
      <w:r w:rsidR="00FE214E">
        <w:t xml:space="preserve">pre-existing feature </w:t>
      </w:r>
      <w:r w:rsidR="00774205">
        <w:t>is not obvious but can’t be ruled out.</w:t>
      </w:r>
    </w:p>
    <w:p w14:paraId="197BA6D0" w14:textId="7FAE7E96" w:rsidR="00A541C7" w:rsidRDefault="0037717C" w:rsidP="00B96623">
      <w:r>
        <w:t>Why the bedding plane split occurred at a gas pressure less than required to create a pure-tensile fracture is unclear and will be investigated in follow-up laboratory experiments.</w:t>
      </w:r>
      <w:r w:rsidR="00ED01BC">
        <w:t xml:space="preserve"> A test will be run in a similar manner to the field test, with gas flow rate increased once steady state flow has been established to see </w:t>
      </w:r>
      <w:r w:rsidR="0089130C">
        <w:t>if the OPA splits along bedding.</w:t>
      </w:r>
      <w:r w:rsidR="00424DDF">
        <w:t xml:space="preserve"> It is unclear whether the change in gas flow rate was responsible for the change in gas transport mechanism or if prolonged dilatant </w:t>
      </w:r>
      <w:r w:rsidR="00CC307B">
        <w:t>pathway migration resulted in failure of the OPA a</w:t>
      </w:r>
      <w:r w:rsidR="00AD23E3">
        <w:t>s a gas pathway intercepted a pre-existing feature</w:t>
      </w:r>
      <w:r w:rsidR="0093562A">
        <w:t>.</w:t>
      </w:r>
    </w:p>
    <w:p w14:paraId="37506B70" w14:textId="643B2B90" w:rsidR="00664D4C" w:rsidRDefault="00A541C7" w:rsidP="00B96623">
      <w:r w:rsidRPr="00DF25AE">
        <w:lastRenderedPageBreak/>
        <w:t>Even without fully describing the series of events that resulted in Event 2, a transition from dilatancy controlled flow to a fracture-dominated splitting was seen with increased gas injection rate. This suggests that the transition from dilatancy controlled flow to gas fracture is controlled by the rate of gas injection.</w:t>
      </w:r>
    </w:p>
    <w:p w14:paraId="68C7DDAD" w14:textId="41D2BFC4" w:rsidR="006F772C" w:rsidRPr="008623AB" w:rsidRDefault="003D3A12" w:rsidP="00591C42">
      <w:pPr>
        <w:pStyle w:val="Heading2"/>
      </w:pPr>
      <w:r w:rsidRPr="008623AB">
        <w:t>4.4 Applicability</w:t>
      </w:r>
    </w:p>
    <w:p w14:paraId="0297352A" w14:textId="0C8ECDED" w:rsidR="00305638" w:rsidRPr="00591C42" w:rsidRDefault="00BD12F1" w:rsidP="00B96623">
      <w:r w:rsidRPr="00591C42">
        <w:t>The GT experiment has shown that gas transport in the OPA transitions from diffusion</w:t>
      </w:r>
      <w:r w:rsidR="006F6E6A" w:rsidRPr="00591C42">
        <w:t xml:space="preserve"> dominated</w:t>
      </w:r>
      <w:r w:rsidR="007A130A" w:rsidRPr="00591C42">
        <w:t>, to dilatancy controlled</w:t>
      </w:r>
      <w:r w:rsidR="00BA0D8D" w:rsidRPr="00591C42">
        <w:t xml:space="preserve"> advective</w:t>
      </w:r>
      <w:r w:rsidR="007A130A" w:rsidRPr="00591C42">
        <w:t xml:space="preserve"> flow, and to gas fracture.</w:t>
      </w:r>
      <w:r w:rsidR="004F23D8" w:rsidRPr="00591C42">
        <w:t xml:space="preserve"> This transition is controlled by the magnitude of the gas pressure, with the latter transition being dictat</w:t>
      </w:r>
      <w:r w:rsidR="006E653C" w:rsidRPr="00591C42">
        <w:t xml:space="preserve">ed by the rate of gas supply. Therefore, the different </w:t>
      </w:r>
      <w:r w:rsidR="00A61921" w:rsidRPr="00591C42">
        <w:t>gas transport mechanisms will only occur under specific conditions. Diffusion will be the dominant transport mechanism at low gas pressures.</w:t>
      </w:r>
      <w:r w:rsidR="003D7E1F" w:rsidRPr="00591C42">
        <w:t xml:space="preserve"> Dilatancy controlled flow will only occur if the diffusive capacity of the barrier system and host rock are insufficient </w:t>
      </w:r>
      <w:r w:rsidR="00FD7038" w:rsidRPr="00591C42">
        <w:t>to maintain gas pressures less than the gas entry pressure</w:t>
      </w:r>
      <w:r w:rsidR="00775302">
        <w:t>, which is approximately the minimum principal stress</w:t>
      </w:r>
      <w:r w:rsidR="00FD7038" w:rsidRPr="00591C42">
        <w:t xml:space="preserve">. The inclusion of repository </w:t>
      </w:r>
      <w:r w:rsidR="00A222AA" w:rsidRPr="00591C42">
        <w:t>components</w:t>
      </w:r>
      <w:r w:rsidR="00E5678A" w:rsidRPr="00591C42">
        <w:t xml:space="preserve"> such as sand/bentonite backfills</w:t>
      </w:r>
      <w:r w:rsidR="00A222AA" w:rsidRPr="00591C42">
        <w:t xml:space="preserve"> </w:t>
      </w:r>
      <w:r w:rsidR="00592FDE" w:rsidRPr="00591C42">
        <w:t xml:space="preserve">can </w:t>
      </w:r>
      <w:r w:rsidR="00E5678A" w:rsidRPr="00591C42">
        <w:t>maintain gas pressure at a manageable level</w:t>
      </w:r>
      <w:r w:rsidR="00C44C64" w:rsidRPr="00591C42">
        <w:t xml:space="preserve"> and maintain a diffusion dominated system.</w:t>
      </w:r>
      <w:r w:rsidR="00294CB3" w:rsidRPr="00591C42">
        <w:t xml:space="preserve"> The current study has shown that under certain conditions the gas pressure can result in fracturing of the host rock</w:t>
      </w:r>
      <w:r w:rsidR="00760471" w:rsidRPr="00591C42">
        <w:t>, potentially damaging seal components</w:t>
      </w:r>
      <w:r w:rsidR="005B50DE" w:rsidRPr="00591C42">
        <w:t>. It highlights that gas pressure must be maintained at a safe magnitude</w:t>
      </w:r>
      <w:r w:rsidR="00E55FD6" w:rsidRPr="00591C42">
        <w:t>. Rapid gas pressurisation is needed to invoke gas fracture</w:t>
      </w:r>
      <w:r w:rsidR="00EB4F2F" w:rsidRPr="00591C42">
        <w:t>. While this is unlikely in a geological disposal facility</w:t>
      </w:r>
      <w:r w:rsidR="00CF74BB" w:rsidRPr="00591C42">
        <w:t xml:space="preserve"> (GDF)</w:t>
      </w:r>
      <w:r w:rsidR="00EB4F2F" w:rsidRPr="00591C42">
        <w:t xml:space="preserve">, there are scenarios where rapid pressurisation can occur, such as gas </w:t>
      </w:r>
      <w:r w:rsidR="00FA05BF" w:rsidRPr="00591C42">
        <w:t>moving from one sealed section to another at threshold pressures</w:t>
      </w:r>
      <w:r w:rsidR="00705644" w:rsidRPr="00591C42">
        <w:t>.</w:t>
      </w:r>
      <w:r w:rsidR="00CF74BB" w:rsidRPr="00591C42">
        <w:t xml:space="preserve"> This can be mitigated by careful GDF design.</w:t>
      </w:r>
    </w:p>
    <w:p w14:paraId="5F1A8E57" w14:textId="021B6B31" w:rsidR="006F36CD" w:rsidRPr="00591C42" w:rsidRDefault="006F36CD" w:rsidP="00B96623">
      <w:r w:rsidRPr="00591C42">
        <w:t>The GT experiment has implication for the interpretation of other in situ experiments.</w:t>
      </w:r>
      <w:r w:rsidR="00E93C9F" w:rsidRPr="00591C42">
        <w:t xml:space="preserve"> Field experiments are a compromise between </w:t>
      </w:r>
      <w:r w:rsidR="0006207A" w:rsidRPr="00591C42">
        <w:t xml:space="preserve">representation of pressurisation rates and the </w:t>
      </w:r>
      <w:r w:rsidR="00A42282" w:rsidRPr="00591C42">
        <w:t>timescale</w:t>
      </w:r>
      <w:r w:rsidR="0006207A" w:rsidRPr="00591C42">
        <w:t xml:space="preserve"> that results are required</w:t>
      </w:r>
      <w:r w:rsidR="005F421B" w:rsidRPr="00591C42">
        <w:t xml:space="preserve">. The flow rate used in the GT experiment is as slow as possible to gain results within a few years, whereas pressurisation rates in a GDF are likely to be much slower. </w:t>
      </w:r>
      <w:r w:rsidR="00C86442" w:rsidRPr="00591C42">
        <w:t>GT used gas ramps to slowly raise gas pressure. Other field and laboratory tests used a stepped approach, where gas pressure in raised rapidly</w:t>
      </w:r>
      <w:r w:rsidR="00CF1B8B" w:rsidRPr="00591C42">
        <w:t xml:space="preserve"> between steps</w:t>
      </w:r>
      <w:r w:rsidR="00CB2441" w:rsidRPr="00591C42">
        <w:t>. The current study suggests that this approach could result in invoking gas fracture</w:t>
      </w:r>
      <w:r w:rsidR="00863D08" w:rsidRPr="00591C42">
        <w:t>.</w:t>
      </w:r>
    </w:p>
    <w:p w14:paraId="4DC53FCC" w14:textId="7DF4DB53" w:rsidR="0057121A" w:rsidRPr="00591C42" w:rsidRDefault="00472F60" w:rsidP="00B96623">
      <w:r w:rsidRPr="00591C42">
        <w:t xml:space="preserve">The disposal concept in Switzerland has </w:t>
      </w:r>
      <w:r w:rsidR="0057121A" w:rsidRPr="00591C42">
        <w:t>the GDF at a depth of around 800 – 900 m below surface</w:t>
      </w:r>
      <w:r w:rsidR="001A0CC6" w:rsidRPr="00591C42">
        <w:t xml:space="preserve"> (</w:t>
      </w:r>
      <w:r w:rsidR="00B859BB" w:rsidRPr="00591C42">
        <w:t>Leuthold et al., 2025)</w:t>
      </w:r>
      <w:r w:rsidR="0057121A" w:rsidRPr="00591C42">
        <w:t>. This is considerably deeper than the 220 and 320 m of the Mont Terri rock laboratory.</w:t>
      </w:r>
      <w:r w:rsidR="007A08B3" w:rsidRPr="00591C42">
        <w:t xml:space="preserve"> The GT experiment has confirmed that gas entry occurs </w:t>
      </w:r>
      <w:r w:rsidR="00510BEC" w:rsidRPr="00591C42">
        <w:t xml:space="preserve">when gas pressure </w:t>
      </w:r>
      <w:r w:rsidR="00915D43" w:rsidRPr="00591C42">
        <w:t xml:space="preserve">equals the </w:t>
      </w:r>
      <w:r w:rsidR="00F52C9B" w:rsidRPr="00591C42">
        <w:t xml:space="preserve">minimum principal stress. This has been further confirmed by laboratory tests (Cuss et al., </w:t>
      </w:r>
      <w:r w:rsidR="00F2146F" w:rsidRPr="00591C42">
        <w:t xml:space="preserve">2022) with </w:t>
      </w:r>
      <w:r w:rsidR="009B4D87" w:rsidRPr="00591C42">
        <w:t>confining pressure increase resulting in an increased gas entry pressure</w:t>
      </w:r>
      <w:r w:rsidR="006C5640" w:rsidRPr="00591C42">
        <w:t xml:space="preserve">. Therefore, the findings of the GT field test are applicable to </w:t>
      </w:r>
      <w:r w:rsidR="00DC4DAF" w:rsidRPr="00591C42">
        <w:t>expected disposal depths.</w:t>
      </w:r>
      <w:r w:rsidR="00A72172" w:rsidRPr="00591C42">
        <w:t xml:space="preserve"> If gas fracture is controlled by gas supply rate</w:t>
      </w:r>
      <w:r w:rsidR="00D00972" w:rsidRPr="00591C42">
        <w:t xml:space="preserve"> or reactivation of pre-existing fractures</w:t>
      </w:r>
      <w:r w:rsidR="00A72172" w:rsidRPr="00591C42">
        <w:t xml:space="preserve">, this finding will also be applicable to </w:t>
      </w:r>
      <w:r w:rsidR="00D00972" w:rsidRPr="00591C42">
        <w:t>GDF depths.</w:t>
      </w:r>
    </w:p>
    <w:p w14:paraId="184CEABA" w14:textId="4A50657E" w:rsidR="00CA06E8" w:rsidRPr="00347647" w:rsidRDefault="00347647" w:rsidP="00CA06E8">
      <w:pPr>
        <w:pStyle w:val="Heading1"/>
        <w:rPr>
          <w:color w:val="auto"/>
        </w:rPr>
      </w:pPr>
      <w:r w:rsidRPr="00347647">
        <w:rPr>
          <w:color w:val="auto"/>
        </w:rPr>
        <w:t>5</w:t>
      </w:r>
      <w:r w:rsidR="00CA06E8" w:rsidRPr="00347647">
        <w:rPr>
          <w:color w:val="auto"/>
        </w:rPr>
        <w:t xml:space="preserve"> Conclusions</w:t>
      </w:r>
    </w:p>
    <w:p w14:paraId="452AE963" w14:textId="0CCC9FCA" w:rsidR="00BD25F7" w:rsidRPr="00474EBF" w:rsidRDefault="00C93C55" w:rsidP="00BD25F7">
      <w:r>
        <w:t>T</w:t>
      </w:r>
      <w:r w:rsidRPr="00C93C55">
        <w:t xml:space="preserve">he GT experiment aimed to provide evidence on the mechanism(s) governing advective gas flow in </w:t>
      </w:r>
      <w:r w:rsidR="00742F42">
        <w:t xml:space="preserve">the shaly facies of the </w:t>
      </w:r>
      <w:r w:rsidRPr="00C93C55">
        <w:t xml:space="preserve">Opalinus Clay under the boundary conditions of the Mont Terri </w:t>
      </w:r>
      <w:r w:rsidR="00682D3B">
        <w:t>rock laboratory</w:t>
      </w:r>
      <w:r w:rsidRPr="00C93C55">
        <w:t xml:space="preserve">, and in particular whether advective flow was dominated by visco-capillary flow through the intact clay matrix or by the formation of localized gas-filled pathways associated </w:t>
      </w:r>
      <w:r w:rsidRPr="00C93C55">
        <w:lastRenderedPageBreak/>
        <w:t>with dilatant deformation.</w:t>
      </w:r>
      <w:r w:rsidR="00BD25F7" w:rsidRPr="00474EBF">
        <w:t xml:space="preserve"> </w:t>
      </w:r>
      <w:r w:rsidR="00B94E67">
        <w:t>A field test comprising 8 monitoring boreholes around a central injection borehole was seen to perform well.</w:t>
      </w:r>
    </w:p>
    <w:p w14:paraId="07256CCA" w14:textId="211AD02B" w:rsidR="00BD25F7" w:rsidRPr="004041DA" w:rsidRDefault="00BD25F7" w:rsidP="00BD25F7">
      <w:r w:rsidRPr="004041DA">
        <w:t>The gas injection test was conducted as a series of pressure ramps of 500 kPa over a two-week period, with pressure held constant for a further two-weeks to monitor flow at constant pressure. Gas entry occurred at a pressure of ~4190 kPa on Day 751, prior to a peak in gas pressure of 4212 kPa at Day 752.6</w:t>
      </w:r>
      <w:r w:rsidR="00F059E2">
        <w:t>1</w:t>
      </w:r>
      <w:r w:rsidRPr="004041DA">
        <w:t xml:space="preserve">. This was followed by a reduction in gas pressure, which reached asymptote of ~3245 kPa after 37 </w:t>
      </w:r>
      <w:r w:rsidR="00ED7524" w:rsidRPr="004041DA">
        <w:t>days:</w:t>
      </w:r>
      <w:r w:rsidRPr="004041DA">
        <w:t xml:space="preserve"> a reduction of ~960 kPa. This behaviour was consistent with that observed in the laboratory, where gas entry occurred at close to the minimum principal stress in four experiments. Two dynamic flow events were observed: the first featured a brief spike in gas flow followed by stabili</w:t>
      </w:r>
      <w:r w:rsidR="00D73617" w:rsidRPr="004041DA">
        <w:t>s</w:t>
      </w:r>
      <w:r w:rsidRPr="004041DA">
        <w:t xml:space="preserve">ation, while the second showed a peak in the </w:t>
      </w:r>
      <w:r w:rsidR="004F41D7">
        <w:t xml:space="preserve">rate of </w:t>
      </w:r>
      <w:r w:rsidRPr="004041DA">
        <w:t xml:space="preserve">gas pressure </w:t>
      </w:r>
      <w:r w:rsidR="004F41D7">
        <w:t>change</w:t>
      </w:r>
      <w:r w:rsidRPr="004041DA">
        <w:t>. Pore pressure changes correlated with these gas movement events, indicating a complex</w:t>
      </w:r>
      <w:r w:rsidR="00A4256F" w:rsidRPr="00A4256F">
        <w:t xml:space="preserve"> coupled hydro-mechanical</w:t>
      </w:r>
      <w:r w:rsidRPr="004041DA">
        <w:t xml:space="preserve"> interaction.</w:t>
      </w:r>
    </w:p>
    <w:p w14:paraId="41CB34C9" w14:textId="2AC025A5" w:rsidR="00BD25F7" w:rsidRPr="003F2B0F" w:rsidRDefault="004041DA" w:rsidP="00BD25F7">
      <w:r w:rsidRPr="003F2B0F">
        <w:t>F</w:t>
      </w:r>
      <w:r w:rsidR="00BD25F7" w:rsidRPr="003F2B0F">
        <w:t xml:space="preserve">ibre optic measurements were crucial in identifying deformation patterns, primarily showing extensional strain down-dip from the injection borehole. </w:t>
      </w:r>
      <w:r w:rsidR="003F2B0F" w:rsidRPr="003F2B0F">
        <w:t>D</w:t>
      </w:r>
      <w:r w:rsidR="00BD25F7" w:rsidRPr="003F2B0F">
        <w:t>eformation was most significant towards 225°</w:t>
      </w:r>
      <w:r w:rsidR="00C03B2B">
        <w:t xml:space="preserve"> (1</w:t>
      </w:r>
      <w:r w:rsidR="008963D2">
        <w:t>07</w:t>
      </w:r>
      <w:r w:rsidR="008963D2" w:rsidRPr="003F2B0F">
        <w:t>°</w:t>
      </w:r>
      <w:r w:rsidR="008963D2">
        <w:t xml:space="preserve"> from geographic north)</w:t>
      </w:r>
      <w:r w:rsidR="00BD25F7" w:rsidRPr="003F2B0F">
        <w:t xml:space="preserve">, in the direction of dip. The perturbations from gas pressure changes were mostly short-lived, lasting less than five days. </w:t>
      </w:r>
      <w:r w:rsidR="004A02FB" w:rsidRPr="004A02FB">
        <w:t xml:space="preserve">This first event is interpreted as the formation of dilatant gas pathways, with stable pathway growth. </w:t>
      </w:r>
    </w:p>
    <w:p w14:paraId="34D39ADB" w14:textId="5455A197" w:rsidR="00353CFC" w:rsidRDefault="00BD25F7" w:rsidP="00BD25F7">
      <w:pPr>
        <w:rPr>
          <w:i/>
          <w:iCs/>
          <w:color w:val="7030A0"/>
        </w:rPr>
      </w:pPr>
      <w:r w:rsidRPr="00AD56D2">
        <w:t xml:space="preserve">Gas injection rate was increased in steps, resulting in a second peak in gas pressure at </w:t>
      </w:r>
      <w:r w:rsidR="00EF0612" w:rsidRPr="00AD56D2">
        <w:t>372</w:t>
      </w:r>
      <w:r w:rsidR="00EF0612">
        <w:t>0</w:t>
      </w:r>
      <w:r w:rsidR="00EF0612" w:rsidRPr="00AD56D2">
        <w:t xml:space="preserve"> </w:t>
      </w:r>
      <w:r w:rsidRPr="00AD56D2">
        <w:t xml:space="preserve">kPa, some </w:t>
      </w:r>
      <w:r w:rsidR="00EF0612">
        <w:t>~</w:t>
      </w:r>
      <w:r w:rsidRPr="00AD56D2">
        <w:t>49</w:t>
      </w:r>
      <w:r w:rsidR="00EF0612">
        <w:t>0</w:t>
      </w:r>
      <w:r w:rsidRPr="00AD56D2">
        <w:t xml:space="preserve"> kPa lower than the first peak in gas pressure and close to the </w:t>
      </w:r>
      <w:r w:rsidR="00B12A1D">
        <w:t>estimated</w:t>
      </w:r>
      <w:r w:rsidRPr="00AD56D2">
        <w:t xml:space="preserve"> minimum principal stress of 3800 kPa. This event was much more </w:t>
      </w:r>
      <w:r w:rsidR="00153261">
        <w:t>energetic</w:t>
      </w:r>
      <w:r w:rsidRPr="00AD56D2">
        <w:t xml:space="preserve">, resulting in a reduction in gas pressure of 2475 kPa over a 10-day period to 1240 kPa, close to the pore water pressure. The response from all sensors was much quicker, with strain developing in the order of 10-minutes compared with 36 hours for the first gas peak. Deformation was </w:t>
      </w:r>
      <w:r w:rsidR="000A44C8">
        <w:t>observed</w:t>
      </w:r>
      <w:r w:rsidRPr="00AD56D2">
        <w:t xml:space="preserve"> perpendicular to bedding, predominantly down-dip of the injection borehole in a direction of 270°</w:t>
      </w:r>
      <w:r w:rsidR="007D0366">
        <w:t xml:space="preserve"> (</w:t>
      </w:r>
      <w:r w:rsidR="003F4325">
        <w:t>152</w:t>
      </w:r>
      <w:r w:rsidR="003F4325" w:rsidRPr="003F2B0F">
        <w:t>°</w:t>
      </w:r>
      <w:r w:rsidR="003F4325">
        <w:t xml:space="preserve"> from geographic north)</w:t>
      </w:r>
      <w:r w:rsidRPr="00AD56D2">
        <w:t xml:space="preserve">. It was evident that gas had reached the monitoring </w:t>
      </w:r>
      <w:r w:rsidR="00ED7524" w:rsidRPr="00AD56D2">
        <w:t>boreholes,</w:t>
      </w:r>
      <w:r w:rsidRPr="00AD56D2">
        <w:t xml:space="preserve"> and this was confirmed using a </w:t>
      </w:r>
      <w:r w:rsidR="00460E0B">
        <w:t>portable mass spectrometer (</w:t>
      </w:r>
      <w:proofErr w:type="spellStart"/>
      <w:r w:rsidRPr="00AD56D2">
        <w:t>miniR</w:t>
      </w:r>
      <w:r w:rsidR="00AE7D66">
        <w:t>UEDI</w:t>
      </w:r>
      <w:proofErr w:type="spellEnd"/>
      <w:r w:rsidR="00460E0B">
        <w:t>)</w:t>
      </w:r>
      <w:r w:rsidRPr="00AD56D2">
        <w:t>, which showed elevated levels of helium between 50- and 350-times background in four of the monitoring boreholes.</w:t>
      </w:r>
      <w:r w:rsidR="00733B53">
        <w:t xml:space="preserve"> </w:t>
      </w:r>
      <w:r w:rsidR="00610511" w:rsidRPr="00610511">
        <w:t>This second gas event has been interpreted as a bedding plane split and the formation of a macro-scale partially open feature, consistent with the large reduction in gas pressure and the implied loss of capillary control.</w:t>
      </w:r>
      <w:r w:rsidRPr="00AD56D2">
        <w:t xml:space="preserve"> The feature had </w:t>
      </w:r>
      <w:r w:rsidR="002F3A13">
        <w:t>a finite transmissivity</w:t>
      </w:r>
      <w:r w:rsidRPr="00AD56D2">
        <w:t xml:space="preserve"> as shut-in resulted in a further reduction in gas pressure as the helium drained to the observation boreholes.</w:t>
      </w:r>
      <w:r w:rsidR="00C33DB1">
        <w:t xml:space="preserve"> </w:t>
      </w:r>
      <w:r w:rsidRPr="00AD56D2">
        <w:t xml:space="preserve">A transition was observed from stable dilatant pathway growth to </w:t>
      </w:r>
      <w:r w:rsidR="00ED7524" w:rsidRPr="00AD56D2">
        <w:t>bedding plane</w:t>
      </w:r>
      <w:r w:rsidRPr="00AD56D2">
        <w:t xml:space="preserve"> splitting with increas</w:t>
      </w:r>
      <w:r w:rsidR="00791906">
        <w:t>ing</w:t>
      </w:r>
      <w:r w:rsidRPr="00AD56D2">
        <w:t xml:space="preserve"> gas injection rates. This suggests that the physics of advective gas movement is injection rate dependent</w:t>
      </w:r>
      <w:r w:rsidR="00A4256F" w:rsidRPr="00A4256F">
        <w:t xml:space="preserve"> under the conditions of the GT field test</w:t>
      </w:r>
      <w:r w:rsidRPr="00AD56D2">
        <w:t>.</w:t>
      </w:r>
      <w:r w:rsidR="00353CFC" w:rsidRPr="00353CFC">
        <w:rPr>
          <w:i/>
          <w:iCs/>
          <w:color w:val="7030A0"/>
        </w:rPr>
        <w:t xml:space="preserve"> </w:t>
      </w:r>
    </w:p>
    <w:p w14:paraId="3D1D2C8E" w14:textId="4AA0C96E" w:rsidR="00C33DB1" w:rsidRPr="00C12233" w:rsidRDefault="00C33DB1" w:rsidP="00C33DB1">
      <w:r w:rsidRPr="00C12233">
        <w:t>Within the conditions of the GT in</w:t>
      </w:r>
      <w:r w:rsidR="00606542">
        <w:t xml:space="preserve"> </w:t>
      </w:r>
      <w:r w:rsidRPr="00C12233">
        <w:t xml:space="preserve">situ test at Mont Terri, the observations are not consistent with advective gas transport being dominated by visco-capillary flow through the intact clay matrix. Instead, gas migration is accommodated mainly by localized pathway development, transitioning from stable dilatant pathways to </w:t>
      </w:r>
      <w:r w:rsidR="00E41779" w:rsidRPr="00C12233">
        <w:t>bedding plane</w:t>
      </w:r>
      <w:r w:rsidRPr="00C12233">
        <w:t xml:space="preserve"> splitting at higher injection rates.</w:t>
      </w:r>
    </w:p>
    <w:p w14:paraId="19EB6C2A" w14:textId="155C5243" w:rsidR="00CA06E8" w:rsidRDefault="00353CFC" w:rsidP="00BD25F7">
      <w:r w:rsidRPr="00C12233">
        <w:t xml:space="preserve">It is emphasised that the GT experiment represents a site-specific field test conducted under defined boundary conditions at the Mont Terri </w:t>
      </w:r>
      <w:r w:rsidR="00E5728D">
        <w:t>rock laboratory</w:t>
      </w:r>
      <w:r w:rsidRPr="00C12233">
        <w:t xml:space="preserve">. Observed gas transport pathways and deformation responses may be influenced by experimental factors, including borehole geometry, grouting, and gallery boundary conditions. Consequently, the results </w:t>
      </w:r>
      <w:r w:rsidRPr="00C12233">
        <w:lastRenderedPageBreak/>
        <w:t>should be interpreted as process-level insights rather than direct indicators of repository integrity, and their relevance to disposal concepts requires evaluation within integrated safety assessment frameworks.</w:t>
      </w:r>
    </w:p>
    <w:p w14:paraId="5D8F2E7C" w14:textId="060B9838" w:rsidR="008936D9" w:rsidRPr="008936D9" w:rsidRDefault="008936D9" w:rsidP="008936D9">
      <w:pPr>
        <w:pStyle w:val="Heading1"/>
        <w:rPr>
          <w:color w:val="auto"/>
        </w:rPr>
      </w:pPr>
      <w:r w:rsidRPr="008936D9">
        <w:rPr>
          <w:color w:val="auto"/>
        </w:rPr>
        <w:t>Acknowledgements</w:t>
      </w:r>
    </w:p>
    <w:p w14:paraId="5A16858A" w14:textId="6EF9094B" w:rsidR="001260AC" w:rsidRDefault="00B20298" w:rsidP="00B831CE">
      <w:r>
        <w:t>The authors would like to thank</w:t>
      </w:r>
      <w:r w:rsidR="00A01C7B">
        <w:t xml:space="preserve"> the many people who have contributed to the GT field experiment, including </w:t>
      </w:r>
      <w:r w:rsidR="002D1549">
        <w:t>Andy Wiseall (now at Nuclear Waste Services)</w:t>
      </w:r>
      <w:r w:rsidR="007F7D78">
        <w:t>, Christophe Nussba</w:t>
      </w:r>
      <w:r w:rsidR="00014D11">
        <w:t>u</w:t>
      </w:r>
      <w:r w:rsidR="007F7D78">
        <w:t xml:space="preserve">m and all the staff at Mont Terri that have assisted in the project, </w:t>
      </w:r>
      <w:r w:rsidR="00B26E4E">
        <w:t xml:space="preserve">Thomas Fierz, </w:t>
      </w:r>
      <w:r w:rsidR="00B26E4E" w:rsidRPr="00B26E4E">
        <w:t>Benjamin Helmlinger</w:t>
      </w:r>
      <w:r w:rsidR="00B26E4E">
        <w:t xml:space="preserve">, and </w:t>
      </w:r>
      <w:r w:rsidR="00D15519" w:rsidRPr="00D15519">
        <w:t xml:space="preserve">Ursula </w:t>
      </w:r>
      <w:proofErr w:type="spellStart"/>
      <w:r w:rsidR="00D15519" w:rsidRPr="00D15519">
        <w:t>Rösli</w:t>
      </w:r>
      <w:proofErr w:type="spellEnd"/>
      <w:r w:rsidR="00B26E4E">
        <w:t xml:space="preserve"> of </w:t>
      </w:r>
      <w:proofErr w:type="spellStart"/>
      <w:r w:rsidR="00B26E4E">
        <w:t>Sol</w:t>
      </w:r>
      <w:r w:rsidR="00014D11">
        <w:t>e</w:t>
      </w:r>
      <w:r w:rsidR="00B26E4E">
        <w:t>xperts</w:t>
      </w:r>
      <w:proofErr w:type="spellEnd"/>
      <w:r w:rsidR="00467EBE">
        <w:t>, Dorothee Rebscher</w:t>
      </w:r>
      <w:r w:rsidR="00633A8C">
        <w:t xml:space="preserve"> (now at California State University – East Bay)</w:t>
      </w:r>
      <w:r w:rsidR="00467EBE">
        <w:t xml:space="preserve">, Hua Shao, and Vinay Kumar of BGR, Elke Jacops of SCK-CEN for diffusion experiments, and </w:t>
      </w:r>
      <w:r w:rsidR="001260AC">
        <w:t>Andres Idiart of Amphos21 for modelling work</w:t>
      </w:r>
      <w:r w:rsidR="00467EBE">
        <w:t xml:space="preserve"> during the experimental design phase.</w:t>
      </w:r>
      <w:r w:rsidR="00B831CE">
        <w:t xml:space="preserve"> </w:t>
      </w:r>
      <w:r w:rsidR="00FE1AD5">
        <w:t>The Authors would like to thank the two reviewers</w:t>
      </w:r>
      <w:r w:rsidR="000558BA">
        <w:t xml:space="preserve"> for their constructive comments. </w:t>
      </w:r>
      <w:r w:rsidR="00B831CE">
        <w:t>This paper is published with the permission of the Executive Director, British Geological Survey (NERC).</w:t>
      </w:r>
    </w:p>
    <w:p w14:paraId="1A285EB0" w14:textId="77777777" w:rsidR="004A2B45" w:rsidRPr="00D42F60" w:rsidRDefault="004A2B45" w:rsidP="004A2B45">
      <w:pPr>
        <w:pStyle w:val="Heading1"/>
        <w:rPr>
          <w:color w:val="auto"/>
        </w:rPr>
      </w:pPr>
      <w:r w:rsidRPr="00D42F60">
        <w:rPr>
          <w:color w:val="auto"/>
        </w:rPr>
        <w:t>References</w:t>
      </w:r>
    </w:p>
    <w:p w14:paraId="3EF8ED3E" w14:textId="77777777" w:rsidR="00D42F60" w:rsidRPr="004A2B45" w:rsidRDefault="00D42F60" w:rsidP="00056E38">
      <w:pPr>
        <w:ind w:left="142" w:hanging="142"/>
        <w:rPr>
          <w:sz w:val="16"/>
          <w:szCs w:val="20"/>
        </w:rPr>
      </w:pPr>
      <w:r w:rsidRPr="004A2B45">
        <w:rPr>
          <w:sz w:val="16"/>
          <w:szCs w:val="20"/>
        </w:rPr>
        <w:t>A</w:t>
      </w:r>
      <w:r>
        <w:rPr>
          <w:sz w:val="16"/>
          <w:szCs w:val="20"/>
        </w:rPr>
        <w:t>ngeli</w:t>
      </w:r>
      <w:r w:rsidRPr="004A2B45">
        <w:rPr>
          <w:sz w:val="16"/>
          <w:szCs w:val="20"/>
        </w:rPr>
        <w:t>, M., S</w:t>
      </w:r>
      <w:r>
        <w:rPr>
          <w:sz w:val="16"/>
          <w:szCs w:val="20"/>
        </w:rPr>
        <w:t>oldal</w:t>
      </w:r>
      <w:r w:rsidRPr="004A2B45">
        <w:rPr>
          <w:sz w:val="16"/>
          <w:szCs w:val="20"/>
        </w:rPr>
        <w:t xml:space="preserve">, M., </w:t>
      </w:r>
      <w:proofErr w:type="spellStart"/>
      <w:r w:rsidRPr="004A2B45">
        <w:rPr>
          <w:sz w:val="16"/>
          <w:szCs w:val="20"/>
        </w:rPr>
        <w:t>S</w:t>
      </w:r>
      <w:r>
        <w:rPr>
          <w:sz w:val="16"/>
          <w:szCs w:val="20"/>
        </w:rPr>
        <w:t>kurtveit</w:t>
      </w:r>
      <w:proofErr w:type="spellEnd"/>
      <w:r w:rsidRPr="004A2B45">
        <w:rPr>
          <w:sz w:val="16"/>
          <w:szCs w:val="20"/>
        </w:rPr>
        <w:t xml:space="preserve">, E., </w:t>
      </w:r>
      <w:r>
        <w:rPr>
          <w:sz w:val="16"/>
          <w:szCs w:val="20"/>
        </w:rPr>
        <w:t>and</w:t>
      </w:r>
      <w:r w:rsidRPr="004A2B45">
        <w:rPr>
          <w:sz w:val="16"/>
          <w:szCs w:val="20"/>
        </w:rPr>
        <w:t xml:space="preserve"> A</w:t>
      </w:r>
      <w:r>
        <w:rPr>
          <w:sz w:val="16"/>
          <w:szCs w:val="20"/>
        </w:rPr>
        <w:t>ker</w:t>
      </w:r>
      <w:r w:rsidRPr="004A2B45">
        <w:rPr>
          <w:sz w:val="16"/>
          <w:szCs w:val="20"/>
        </w:rPr>
        <w:t>, E. (2009)</w:t>
      </w:r>
      <w:r>
        <w:rPr>
          <w:sz w:val="16"/>
          <w:szCs w:val="20"/>
        </w:rPr>
        <w:t>.</w:t>
      </w:r>
      <w:r w:rsidRPr="004A2B45">
        <w:rPr>
          <w:sz w:val="16"/>
          <w:szCs w:val="20"/>
        </w:rPr>
        <w:t xml:space="preserve"> Experimental percolation of supercritical CO2 through a caprock. Energy Procedia, 1, 3351–3358.</w:t>
      </w:r>
    </w:p>
    <w:p w14:paraId="6EB22947" w14:textId="77777777" w:rsidR="00D42F60" w:rsidRPr="004A2B45" w:rsidRDefault="00D42F60" w:rsidP="00056E38">
      <w:pPr>
        <w:ind w:left="142" w:hanging="142"/>
        <w:rPr>
          <w:sz w:val="16"/>
          <w:szCs w:val="20"/>
        </w:rPr>
      </w:pPr>
      <w:r w:rsidRPr="004A2B45">
        <w:rPr>
          <w:sz w:val="16"/>
          <w:szCs w:val="20"/>
        </w:rPr>
        <w:t>B</w:t>
      </w:r>
      <w:r>
        <w:rPr>
          <w:sz w:val="16"/>
          <w:szCs w:val="20"/>
        </w:rPr>
        <w:t>ock</w:t>
      </w:r>
      <w:r w:rsidRPr="004A2B45">
        <w:rPr>
          <w:sz w:val="16"/>
          <w:szCs w:val="20"/>
        </w:rPr>
        <w:t>, H. (2000)</w:t>
      </w:r>
      <w:r>
        <w:rPr>
          <w:sz w:val="16"/>
          <w:szCs w:val="20"/>
        </w:rPr>
        <w:t>.</w:t>
      </w:r>
      <w:r w:rsidRPr="004A2B45">
        <w:rPr>
          <w:sz w:val="16"/>
          <w:szCs w:val="20"/>
        </w:rPr>
        <w:t xml:space="preserve"> RA experiment: data report on rock mechanics—Mont Terri project. Technical report Nagra, Internal report TN00-02, Q+S Consult, Germany; 2000 </w:t>
      </w:r>
    </w:p>
    <w:p w14:paraId="41BD770A" w14:textId="7305075F" w:rsidR="001830A8" w:rsidRDefault="001830A8" w:rsidP="001830A8">
      <w:pPr>
        <w:ind w:left="142" w:hanging="142"/>
        <w:rPr>
          <w:sz w:val="16"/>
          <w:szCs w:val="20"/>
        </w:rPr>
      </w:pPr>
      <w:proofErr w:type="spellStart"/>
      <w:r w:rsidRPr="001830A8">
        <w:rPr>
          <w:sz w:val="16"/>
          <w:szCs w:val="20"/>
        </w:rPr>
        <w:t>Brennwald</w:t>
      </w:r>
      <w:proofErr w:type="spellEnd"/>
      <w:r w:rsidRPr="001830A8">
        <w:rPr>
          <w:sz w:val="16"/>
          <w:szCs w:val="20"/>
        </w:rPr>
        <w:t>, M. S., Schmidt, M., Oser, J., and Kipfer, R.: A portable</w:t>
      </w:r>
      <w:r>
        <w:rPr>
          <w:sz w:val="16"/>
          <w:szCs w:val="20"/>
        </w:rPr>
        <w:t xml:space="preserve"> </w:t>
      </w:r>
      <w:r w:rsidRPr="001830A8">
        <w:rPr>
          <w:sz w:val="16"/>
          <w:szCs w:val="20"/>
        </w:rPr>
        <w:t>and autonomous mass spectrometric system for on-site environmental</w:t>
      </w:r>
      <w:r>
        <w:rPr>
          <w:sz w:val="16"/>
          <w:szCs w:val="20"/>
        </w:rPr>
        <w:t xml:space="preserve"> </w:t>
      </w:r>
      <w:r w:rsidRPr="001830A8">
        <w:rPr>
          <w:sz w:val="16"/>
          <w:szCs w:val="20"/>
        </w:rPr>
        <w:t>gas analysis, Environ. Sci. Technol., 50, 13455–13463,</w:t>
      </w:r>
      <w:r>
        <w:rPr>
          <w:sz w:val="16"/>
          <w:szCs w:val="20"/>
        </w:rPr>
        <w:t xml:space="preserve"> </w:t>
      </w:r>
      <w:r w:rsidRPr="001830A8">
        <w:rPr>
          <w:sz w:val="16"/>
          <w:szCs w:val="20"/>
        </w:rPr>
        <w:t>https://doi.org/10.1021/acs.est.6b03669, 2016.</w:t>
      </w:r>
    </w:p>
    <w:p w14:paraId="31022CD8" w14:textId="11488003" w:rsidR="00450A73" w:rsidRDefault="00450A73" w:rsidP="00056E38">
      <w:pPr>
        <w:ind w:left="142" w:hanging="142"/>
        <w:rPr>
          <w:sz w:val="16"/>
          <w:szCs w:val="20"/>
        </w:rPr>
      </w:pPr>
      <w:r w:rsidRPr="00450A73">
        <w:rPr>
          <w:sz w:val="16"/>
          <w:szCs w:val="20"/>
        </w:rPr>
        <w:t>Cappa, F., Guglielmi, Y., Nussbaum, C., De Barros, L. and Birkholzer, J., 2022. Fluid migration in low-permeability faults driven by decoupling of fault slip and opening. Nature Geoscience, 15(9), pp.747-751.</w:t>
      </w:r>
    </w:p>
    <w:p w14:paraId="43E68D1E" w14:textId="4E9E7BDA" w:rsidR="00D42F60" w:rsidRPr="004A2B45" w:rsidRDefault="00D42F60" w:rsidP="00056E38">
      <w:pPr>
        <w:ind w:left="142" w:hanging="142"/>
        <w:rPr>
          <w:sz w:val="16"/>
          <w:szCs w:val="20"/>
        </w:rPr>
      </w:pPr>
      <w:proofErr w:type="spellStart"/>
      <w:r w:rsidRPr="004A2B45">
        <w:rPr>
          <w:sz w:val="16"/>
          <w:szCs w:val="20"/>
        </w:rPr>
        <w:t>C</w:t>
      </w:r>
      <w:r>
        <w:rPr>
          <w:sz w:val="16"/>
          <w:szCs w:val="20"/>
        </w:rPr>
        <w:t>roisé</w:t>
      </w:r>
      <w:proofErr w:type="spellEnd"/>
      <w:r w:rsidRPr="004A2B45">
        <w:rPr>
          <w:sz w:val="16"/>
          <w:szCs w:val="20"/>
        </w:rPr>
        <w:t>, J., M</w:t>
      </w:r>
      <w:r>
        <w:rPr>
          <w:sz w:val="16"/>
          <w:szCs w:val="20"/>
        </w:rPr>
        <w:t>ayer</w:t>
      </w:r>
      <w:r w:rsidRPr="004A2B45">
        <w:rPr>
          <w:sz w:val="16"/>
          <w:szCs w:val="20"/>
        </w:rPr>
        <w:t>, G., M</w:t>
      </w:r>
      <w:r>
        <w:rPr>
          <w:sz w:val="16"/>
          <w:szCs w:val="20"/>
        </w:rPr>
        <w:t>arschall</w:t>
      </w:r>
      <w:r w:rsidRPr="004A2B45">
        <w:rPr>
          <w:sz w:val="16"/>
          <w:szCs w:val="20"/>
        </w:rPr>
        <w:t xml:space="preserve">, P., </w:t>
      </w:r>
      <w:proofErr w:type="spellStart"/>
      <w:r w:rsidRPr="004A2B45">
        <w:rPr>
          <w:sz w:val="16"/>
          <w:szCs w:val="20"/>
        </w:rPr>
        <w:t>M</w:t>
      </w:r>
      <w:r>
        <w:rPr>
          <w:sz w:val="16"/>
          <w:szCs w:val="20"/>
        </w:rPr>
        <w:t>atray</w:t>
      </w:r>
      <w:proofErr w:type="spellEnd"/>
      <w:r w:rsidRPr="004A2B45">
        <w:rPr>
          <w:sz w:val="16"/>
          <w:szCs w:val="20"/>
        </w:rPr>
        <w:t>, J.M., T</w:t>
      </w:r>
      <w:r>
        <w:rPr>
          <w:sz w:val="16"/>
          <w:szCs w:val="20"/>
        </w:rPr>
        <w:t>anaka</w:t>
      </w:r>
      <w:r w:rsidRPr="004A2B45">
        <w:rPr>
          <w:sz w:val="16"/>
          <w:szCs w:val="20"/>
        </w:rPr>
        <w:t xml:space="preserve">, T. </w:t>
      </w:r>
      <w:r>
        <w:rPr>
          <w:sz w:val="16"/>
          <w:szCs w:val="20"/>
        </w:rPr>
        <w:t>and</w:t>
      </w:r>
      <w:r w:rsidRPr="004A2B45">
        <w:rPr>
          <w:sz w:val="16"/>
          <w:szCs w:val="20"/>
        </w:rPr>
        <w:t xml:space="preserve"> V</w:t>
      </w:r>
      <w:r>
        <w:rPr>
          <w:sz w:val="16"/>
          <w:szCs w:val="20"/>
        </w:rPr>
        <w:t>ogel</w:t>
      </w:r>
      <w:r w:rsidRPr="004A2B45">
        <w:rPr>
          <w:sz w:val="16"/>
          <w:szCs w:val="20"/>
        </w:rPr>
        <w:t xml:space="preserve">, P. </w:t>
      </w:r>
      <w:r>
        <w:rPr>
          <w:sz w:val="16"/>
          <w:szCs w:val="20"/>
        </w:rPr>
        <w:t>(</w:t>
      </w:r>
      <w:r w:rsidRPr="004A2B45">
        <w:rPr>
          <w:sz w:val="16"/>
          <w:szCs w:val="20"/>
        </w:rPr>
        <w:t>2006</w:t>
      </w:r>
      <w:r>
        <w:rPr>
          <w:sz w:val="16"/>
          <w:szCs w:val="20"/>
        </w:rPr>
        <w:t>)</w:t>
      </w:r>
      <w:r w:rsidRPr="004A2B45">
        <w:rPr>
          <w:sz w:val="16"/>
          <w:szCs w:val="20"/>
        </w:rPr>
        <w:t xml:space="preserve">. Gas threshold pressure test performed at the Mont Terri Rock Laboratory (Switzerland): experimental data and data analysis. Oil &amp; Gas Science and Technology-Revue de </w:t>
      </w:r>
      <w:proofErr w:type="spellStart"/>
      <w:r w:rsidRPr="004A2B45">
        <w:rPr>
          <w:sz w:val="16"/>
          <w:szCs w:val="20"/>
        </w:rPr>
        <w:t>l'IFP</w:t>
      </w:r>
      <w:proofErr w:type="spellEnd"/>
      <w:r w:rsidRPr="004A2B45">
        <w:rPr>
          <w:sz w:val="16"/>
          <w:szCs w:val="20"/>
        </w:rPr>
        <w:t>, 61(5), pp.631-645.</w:t>
      </w:r>
    </w:p>
    <w:p w14:paraId="3B61DFD1" w14:textId="77777777" w:rsidR="00D42F60" w:rsidRPr="004A2B45" w:rsidRDefault="00D42F60" w:rsidP="00056E38">
      <w:pPr>
        <w:ind w:left="142" w:hanging="142"/>
        <w:rPr>
          <w:sz w:val="16"/>
          <w:szCs w:val="20"/>
        </w:rPr>
      </w:pPr>
      <w:r w:rsidRPr="004A2B45">
        <w:rPr>
          <w:sz w:val="16"/>
          <w:szCs w:val="20"/>
        </w:rPr>
        <w:t xml:space="preserve">Cuss, R.J., Harrington, J.F., and Sellin, P. (2026) The evolution of gas migration properties in a field-scale bentonite engineered barrier system; results from six gas tests in the </w:t>
      </w:r>
      <w:proofErr w:type="gramStart"/>
      <w:r w:rsidRPr="004A2B45">
        <w:rPr>
          <w:sz w:val="16"/>
          <w:szCs w:val="20"/>
        </w:rPr>
        <w:t>Large Scale</w:t>
      </w:r>
      <w:proofErr w:type="gramEnd"/>
      <w:r w:rsidRPr="004A2B45">
        <w:rPr>
          <w:sz w:val="16"/>
          <w:szCs w:val="20"/>
        </w:rPr>
        <w:t xml:space="preserve"> Gas Injection Test (Lasgit). Environmental Geotechnics.</w:t>
      </w:r>
    </w:p>
    <w:p w14:paraId="34D42FAA" w14:textId="77777777" w:rsidR="00D42F60" w:rsidRPr="004A2B45" w:rsidRDefault="00D42F60" w:rsidP="00056E38">
      <w:pPr>
        <w:ind w:left="142" w:hanging="142"/>
        <w:rPr>
          <w:sz w:val="16"/>
          <w:szCs w:val="20"/>
        </w:rPr>
      </w:pPr>
      <w:r w:rsidRPr="004A2B45">
        <w:rPr>
          <w:sz w:val="16"/>
          <w:szCs w:val="20"/>
        </w:rPr>
        <w:t>C</w:t>
      </w:r>
      <w:r>
        <w:rPr>
          <w:sz w:val="16"/>
          <w:szCs w:val="20"/>
        </w:rPr>
        <w:t>uss</w:t>
      </w:r>
      <w:r w:rsidRPr="004A2B45">
        <w:rPr>
          <w:sz w:val="16"/>
          <w:szCs w:val="20"/>
        </w:rPr>
        <w:t>, R.J., H</w:t>
      </w:r>
      <w:r>
        <w:rPr>
          <w:sz w:val="16"/>
          <w:szCs w:val="20"/>
        </w:rPr>
        <w:t>arrington</w:t>
      </w:r>
      <w:r w:rsidRPr="004A2B45">
        <w:rPr>
          <w:sz w:val="16"/>
          <w:szCs w:val="20"/>
        </w:rPr>
        <w:t xml:space="preserve">, J.F., </w:t>
      </w:r>
      <w:r>
        <w:rPr>
          <w:sz w:val="16"/>
          <w:szCs w:val="20"/>
        </w:rPr>
        <w:t>and</w:t>
      </w:r>
      <w:r w:rsidRPr="004A2B45">
        <w:rPr>
          <w:sz w:val="16"/>
          <w:szCs w:val="20"/>
        </w:rPr>
        <w:t xml:space="preserve"> S</w:t>
      </w:r>
      <w:r>
        <w:rPr>
          <w:sz w:val="16"/>
          <w:szCs w:val="20"/>
        </w:rPr>
        <w:t>entis</w:t>
      </w:r>
      <w:r w:rsidRPr="004A2B45">
        <w:rPr>
          <w:sz w:val="16"/>
          <w:szCs w:val="20"/>
        </w:rPr>
        <w:t>, M. (2022) Evaluation of gas transport models and of the behaviour of clay rocks under gas pressure: GT Experiment. Mont Terri Consortium T</w:t>
      </w:r>
      <w:r>
        <w:rPr>
          <w:sz w:val="16"/>
          <w:szCs w:val="20"/>
        </w:rPr>
        <w:t>echnical</w:t>
      </w:r>
      <w:r w:rsidRPr="004A2B45">
        <w:rPr>
          <w:sz w:val="16"/>
          <w:szCs w:val="20"/>
        </w:rPr>
        <w:t xml:space="preserve"> M</w:t>
      </w:r>
      <w:r>
        <w:rPr>
          <w:sz w:val="16"/>
          <w:szCs w:val="20"/>
        </w:rPr>
        <w:t>eeting</w:t>
      </w:r>
      <w:r w:rsidRPr="004A2B45">
        <w:rPr>
          <w:sz w:val="16"/>
          <w:szCs w:val="20"/>
        </w:rPr>
        <w:t xml:space="preserve"> TM-39 JANUARY 2022</w:t>
      </w:r>
      <w:r>
        <w:rPr>
          <w:sz w:val="16"/>
          <w:szCs w:val="20"/>
        </w:rPr>
        <w:t>.</w:t>
      </w:r>
    </w:p>
    <w:p w14:paraId="4B356553" w14:textId="77777777" w:rsidR="00D42F60" w:rsidRPr="004A2B45" w:rsidRDefault="00D42F60" w:rsidP="00056E38">
      <w:pPr>
        <w:ind w:left="142" w:hanging="142"/>
        <w:rPr>
          <w:sz w:val="16"/>
          <w:szCs w:val="20"/>
        </w:rPr>
      </w:pPr>
      <w:r w:rsidRPr="004A2B45">
        <w:rPr>
          <w:sz w:val="16"/>
          <w:szCs w:val="20"/>
        </w:rPr>
        <w:t>C</w:t>
      </w:r>
      <w:r>
        <w:rPr>
          <w:sz w:val="16"/>
          <w:szCs w:val="20"/>
        </w:rPr>
        <w:t>uss</w:t>
      </w:r>
      <w:r w:rsidRPr="004A2B45">
        <w:rPr>
          <w:sz w:val="16"/>
          <w:szCs w:val="20"/>
        </w:rPr>
        <w:t>, R.J., H</w:t>
      </w:r>
      <w:r>
        <w:rPr>
          <w:sz w:val="16"/>
          <w:szCs w:val="20"/>
        </w:rPr>
        <w:t>arrington</w:t>
      </w:r>
      <w:r w:rsidRPr="004A2B45">
        <w:rPr>
          <w:sz w:val="16"/>
          <w:szCs w:val="20"/>
        </w:rPr>
        <w:t>, J.F., G</w:t>
      </w:r>
      <w:r>
        <w:rPr>
          <w:sz w:val="16"/>
          <w:szCs w:val="20"/>
        </w:rPr>
        <w:t>iot</w:t>
      </w:r>
      <w:r w:rsidRPr="004A2B45">
        <w:rPr>
          <w:sz w:val="16"/>
          <w:szCs w:val="20"/>
        </w:rPr>
        <w:t xml:space="preserve">, R., </w:t>
      </w:r>
      <w:r>
        <w:rPr>
          <w:sz w:val="16"/>
          <w:szCs w:val="20"/>
        </w:rPr>
        <w:t>and</w:t>
      </w:r>
      <w:r w:rsidRPr="004A2B45">
        <w:rPr>
          <w:sz w:val="16"/>
          <w:szCs w:val="20"/>
        </w:rPr>
        <w:t xml:space="preserve"> A</w:t>
      </w:r>
      <w:r>
        <w:rPr>
          <w:sz w:val="16"/>
          <w:szCs w:val="20"/>
        </w:rPr>
        <w:t>uvray</w:t>
      </w:r>
      <w:r w:rsidRPr="004A2B45">
        <w:rPr>
          <w:sz w:val="16"/>
          <w:szCs w:val="20"/>
        </w:rPr>
        <w:t>, C. (2014)</w:t>
      </w:r>
      <w:r>
        <w:rPr>
          <w:sz w:val="16"/>
          <w:szCs w:val="20"/>
        </w:rPr>
        <w:t>.</w:t>
      </w:r>
      <w:r w:rsidRPr="004A2B45">
        <w:rPr>
          <w:sz w:val="16"/>
          <w:szCs w:val="20"/>
        </w:rPr>
        <w:t xml:space="preserve"> Experimental observations of mechanical dilation at the onset of gas flow in Callovo-Oxfordian claystone. In: Clays in Natural and Engineered Barriers for Radioactive Waste Confinement; Norris, A., Bruni, J., </w:t>
      </w:r>
      <w:proofErr w:type="spellStart"/>
      <w:r w:rsidRPr="004A2B45">
        <w:rPr>
          <w:sz w:val="16"/>
          <w:szCs w:val="20"/>
        </w:rPr>
        <w:t>Cathelineau</w:t>
      </w:r>
      <w:proofErr w:type="spellEnd"/>
      <w:r w:rsidRPr="004A2B45">
        <w:rPr>
          <w:sz w:val="16"/>
          <w:szCs w:val="20"/>
        </w:rPr>
        <w:t xml:space="preserve">, M., Delage, P., Fairhurst, C., Gaucher, E.C., Hohn, E.H., Kalinichev, A., </w:t>
      </w:r>
      <w:proofErr w:type="spellStart"/>
      <w:r w:rsidRPr="004A2B45">
        <w:rPr>
          <w:sz w:val="16"/>
          <w:szCs w:val="20"/>
        </w:rPr>
        <w:t>Lalieux</w:t>
      </w:r>
      <w:proofErr w:type="spellEnd"/>
      <w:r w:rsidRPr="004A2B45">
        <w:rPr>
          <w:sz w:val="16"/>
          <w:szCs w:val="20"/>
        </w:rPr>
        <w:t>, P, and Sellin, P. (Eds), 400, Geological Society Special Publications: London, United Kingdom, Geological Society of London, pp. 507-519, doi:10.1144/SP400.26</w:t>
      </w:r>
    </w:p>
    <w:p w14:paraId="5A7CEF73" w14:textId="77777777" w:rsidR="00D42F60" w:rsidRPr="004A2B45" w:rsidRDefault="00D42F60" w:rsidP="00056E38">
      <w:pPr>
        <w:ind w:left="142" w:hanging="142"/>
        <w:rPr>
          <w:sz w:val="16"/>
          <w:szCs w:val="20"/>
        </w:rPr>
      </w:pPr>
      <w:r w:rsidRPr="004A2B45">
        <w:rPr>
          <w:sz w:val="16"/>
          <w:szCs w:val="20"/>
        </w:rPr>
        <w:t xml:space="preserve">Cuss, RJ </w:t>
      </w:r>
      <w:r>
        <w:rPr>
          <w:sz w:val="16"/>
          <w:szCs w:val="20"/>
        </w:rPr>
        <w:t>(</w:t>
      </w:r>
      <w:r w:rsidRPr="004A2B45">
        <w:rPr>
          <w:sz w:val="16"/>
          <w:szCs w:val="20"/>
        </w:rPr>
        <w:t>2024</w:t>
      </w:r>
      <w:r>
        <w:rPr>
          <w:sz w:val="16"/>
          <w:szCs w:val="20"/>
        </w:rPr>
        <w:t>)</w:t>
      </w:r>
      <w:r w:rsidRPr="004A2B45">
        <w:rPr>
          <w:sz w:val="16"/>
          <w:szCs w:val="20"/>
        </w:rPr>
        <w:t>. GT laboratory test 3: Description of test results for the DECOVALEX-2027 HyMAR task. British Geological Survey Open Report, OR/25/033.  55pp.</w:t>
      </w:r>
    </w:p>
    <w:p w14:paraId="05FB07DE" w14:textId="77777777" w:rsidR="00D42F60" w:rsidRPr="004A2B45" w:rsidRDefault="00D42F60" w:rsidP="00056E38">
      <w:pPr>
        <w:ind w:left="142" w:hanging="142"/>
        <w:rPr>
          <w:sz w:val="16"/>
          <w:szCs w:val="20"/>
        </w:rPr>
      </w:pPr>
      <w:r w:rsidRPr="004A2B45">
        <w:rPr>
          <w:sz w:val="16"/>
          <w:szCs w:val="20"/>
        </w:rPr>
        <w:t>C</w:t>
      </w:r>
      <w:r>
        <w:rPr>
          <w:sz w:val="16"/>
          <w:szCs w:val="20"/>
        </w:rPr>
        <w:t>uss</w:t>
      </w:r>
      <w:r w:rsidRPr="004A2B45">
        <w:rPr>
          <w:sz w:val="16"/>
          <w:szCs w:val="20"/>
        </w:rPr>
        <w:t>, RJ, B</w:t>
      </w:r>
      <w:r>
        <w:rPr>
          <w:sz w:val="16"/>
          <w:szCs w:val="20"/>
        </w:rPr>
        <w:t>ird</w:t>
      </w:r>
      <w:r w:rsidRPr="004A2B45">
        <w:rPr>
          <w:sz w:val="16"/>
          <w:szCs w:val="20"/>
        </w:rPr>
        <w:t>, EJM, G</w:t>
      </w:r>
      <w:r>
        <w:rPr>
          <w:sz w:val="16"/>
          <w:szCs w:val="20"/>
        </w:rPr>
        <w:t>isiger</w:t>
      </w:r>
      <w:r w:rsidRPr="004A2B45">
        <w:rPr>
          <w:sz w:val="16"/>
          <w:szCs w:val="20"/>
        </w:rPr>
        <w:t>, J, R</w:t>
      </w:r>
      <w:r>
        <w:rPr>
          <w:sz w:val="16"/>
          <w:szCs w:val="20"/>
        </w:rPr>
        <w:t>inaldi</w:t>
      </w:r>
      <w:r w:rsidRPr="004A2B45">
        <w:rPr>
          <w:sz w:val="16"/>
          <w:szCs w:val="20"/>
        </w:rPr>
        <w:t>, A., H</w:t>
      </w:r>
      <w:r>
        <w:rPr>
          <w:sz w:val="16"/>
          <w:szCs w:val="20"/>
        </w:rPr>
        <w:t>arrington</w:t>
      </w:r>
      <w:r w:rsidRPr="004A2B45">
        <w:rPr>
          <w:sz w:val="16"/>
          <w:szCs w:val="20"/>
        </w:rPr>
        <w:t>, JF, M</w:t>
      </w:r>
      <w:r>
        <w:rPr>
          <w:sz w:val="16"/>
          <w:szCs w:val="20"/>
        </w:rPr>
        <w:t>agri</w:t>
      </w:r>
      <w:r w:rsidRPr="004A2B45">
        <w:rPr>
          <w:sz w:val="16"/>
          <w:szCs w:val="20"/>
        </w:rPr>
        <w:t>, F, B</w:t>
      </w:r>
      <w:r>
        <w:rPr>
          <w:sz w:val="16"/>
          <w:szCs w:val="20"/>
        </w:rPr>
        <w:t>ernier</w:t>
      </w:r>
      <w:r w:rsidRPr="004A2B45">
        <w:rPr>
          <w:sz w:val="16"/>
          <w:szCs w:val="20"/>
        </w:rPr>
        <w:t xml:space="preserve">, F, </w:t>
      </w:r>
      <w:r>
        <w:rPr>
          <w:sz w:val="16"/>
          <w:szCs w:val="20"/>
        </w:rPr>
        <w:t>and</w:t>
      </w:r>
      <w:r w:rsidRPr="004A2B45">
        <w:rPr>
          <w:sz w:val="16"/>
          <w:szCs w:val="20"/>
        </w:rPr>
        <w:t xml:space="preserve"> S</w:t>
      </w:r>
      <w:r>
        <w:rPr>
          <w:sz w:val="16"/>
          <w:szCs w:val="20"/>
        </w:rPr>
        <w:t>entis</w:t>
      </w:r>
      <w:r w:rsidRPr="004A2B45">
        <w:rPr>
          <w:sz w:val="16"/>
          <w:szCs w:val="20"/>
        </w:rPr>
        <w:t xml:space="preserve">, M </w:t>
      </w:r>
      <w:r>
        <w:rPr>
          <w:sz w:val="16"/>
          <w:szCs w:val="20"/>
        </w:rPr>
        <w:t>(</w:t>
      </w:r>
      <w:r w:rsidRPr="004A2B45">
        <w:rPr>
          <w:sz w:val="16"/>
          <w:szCs w:val="20"/>
        </w:rPr>
        <w:t>2024</w:t>
      </w:r>
      <w:r>
        <w:rPr>
          <w:sz w:val="16"/>
          <w:szCs w:val="20"/>
        </w:rPr>
        <w:t>)</w:t>
      </w:r>
      <w:r w:rsidRPr="004A2B45">
        <w:rPr>
          <w:sz w:val="16"/>
          <w:szCs w:val="20"/>
        </w:rPr>
        <w:t xml:space="preserve">. </w:t>
      </w:r>
      <w:r>
        <w:rPr>
          <w:sz w:val="16"/>
          <w:szCs w:val="20"/>
        </w:rPr>
        <w:t>Gas Transport Models and behaviour of Opalinus Clay (OPA) to gas pressure (GT): Field test results. British Geological Survey Commissioned Report, CR</w:t>
      </w:r>
      <w:r w:rsidRPr="004A2B45">
        <w:rPr>
          <w:sz w:val="16"/>
          <w:szCs w:val="20"/>
        </w:rPr>
        <w:t>/24/117.  124</w:t>
      </w:r>
      <w:r>
        <w:rPr>
          <w:sz w:val="16"/>
          <w:szCs w:val="20"/>
        </w:rPr>
        <w:t>pp</w:t>
      </w:r>
      <w:r w:rsidRPr="004A2B45">
        <w:rPr>
          <w:sz w:val="16"/>
          <w:szCs w:val="20"/>
        </w:rPr>
        <w:t>.</w:t>
      </w:r>
    </w:p>
    <w:p w14:paraId="5B5FB1DE" w14:textId="77777777" w:rsidR="009E17C2" w:rsidRDefault="009E17C2" w:rsidP="00056E38">
      <w:pPr>
        <w:ind w:left="142" w:hanging="142"/>
        <w:rPr>
          <w:sz w:val="16"/>
          <w:szCs w:val="20"/>
        </w:rPr>
      </w:pPr>
      <w:proofErr w:type="spellStart"/>
      <w:r w:rsidRPr="009E17C2">
        <w:rPr>
          <w:sz w:val="16"/>
          <w:szCs w:val="20"/>
        </w:rPr>
        <w:t>Daneshy</w:t>
      </w:r>
      <w:proofErr w:type="spellEnd"/>
      <w:r w:rsidRPr="009E17C2">
        <w:rPr>
          <w:sz w:val="16"/>
          <w:szCs w:val="20"/>
        </w:rPr>
        <w:t xml:space="preserve">, A., </w:t>
      </w:r>
      <w:proofErr w:type="spellStart"/>
      <w:r w:rsidRPr="009E17C2">
        <w:rPr>
          <w:sz w:val="16"/>
          <w:szCs w:val="20"/>
        </w:rPr>
        <w:t>Blümling</w:t>
      </w:r>
      <w:proofErr w:type="spellEnd"/>
      <w:r w:rsidRPr="009E17C2">
        <w:rPr>
          <w:sz w:val="16"/>
          <w:szCs w:val="20"/>
        </w:rPr>
        <w:t>, P., Marschall, P. and Zuidema, P., 2004, February. Interpretation of field experiments and observation of fracturing process. In SPE International Conference and Exhibition on Formation Damage Control (pp. SPE-86486). SPE.</w:t>
      </w:r>
    </w:p>
    <w:p w14:paraId="695239A3" w14:textId="3C712330" w:rsidR="00614E85" w:rsidRDefault="00614E85" w:rsidP="00056E38">
      <w:pPr>
        <w:ind w:left="142" w:hanging="142"/>
        <w:rPr>
          <w:sz w:val="16"/>
          <w:szCs w:val="20"/>
        </w:rPr>
      </w:pPr>
      <w:r w:rsidRPr="00614E85">
        <w:rPr>
          <w:sz w:val="16"/>
          <w:szCs w:val="20"/>
        </w:rPr>
        <w:t>Delage, P., Cui, Y.J. and Tang, A.M., 2010. Clays in radioactive waste disposal. Journal of Rock Mechanics and Geotechnical Engineering, 2(2), pp.111-123.</w:t>
      </w:r>
    </w:p>
    <w:p w14:paraId="1F9D82C7" w14:textId="66D87E9A" w:rsidR="00DE066D" w:rsidRDefault="00DE066D" w:rsidP="00056E38">
      <w:pPr>
        <w:ind w:left="142" w:hanging="142"/>
        <w:rPr>
          <w:sz w:val="16"/>
          <w:szCs w:val="20"/>
        </w:rPr>
      </w:pPr>
      <w:r w:rsidRPr="00DE066D">
        <w:rPr>
          <w:sz w:val="16"/>
          <w:szCs w:val="20"/>
        </w:rPr>
        <w:lastRenderedPageBreak/>
        <w:t>Graham, C.C., Harrington, J.F. and Sellin, P., 2016. Gas migration in pre-compacted bentonite under elevated pore-water pressure conditions. Applied Clay Science, 132, pp.353-365.</w:t>
      </w:r>
    </w:p>
    <w:p w14:paraId="59430889" w14:textId="3CC2FE2B" w:rsidR="00BD44C8" w:rsidRDefault="00BD44C8" w:rsidP="00056E38">
      <w:pPr>
        <w:ind w:left="142" w:hanging="142"/>
        <w:rPr>
          <w:sz w:val="16"/>
          <w:szCs w:val="20"/>
        </w:rPr>
      </w:pPr>
      <w:r w:rsidRPr="00BD44C8">
        <w:rPr>
          <w:sz w:val="16"/>
          <w:szCs w:val="20"/>
        </w:rPr>
        <w:t xml:space="preserve">Guglielmi, Y., Nussbaum, C., </w:t>
      </w:r>
      <w:proofErr w:type="spellStart"/>
      <w:r w:rsidRPr="00BD44C8">
        <w:rPr>
          <w:sz w:val="16"/>
          <w:szCs w:val="20"/>
        </w:rPr>
        <w:t>Rutqvist</w:t>
      </w:r>
      <w:proofErr w:type="spellEnd"/>
      <w:r w:rsidRPr="00BD44C8">
        <w:rPr>
          <w:sz w:val="16"/>
          <w:szCs w:val="20"/>
        </w:rPr>
        <w:t>, J., Cappa, F., Jeanne, P. and Birkholzer, J., 2020. Estimating perturbed stress from 3-D borehole displacements induced by fluid injection in fractured or faulted shales. Geophysical Journal International, 221(3), pp.1684-1695.</w:t>
      </w:r>
    </w:p>
    <w:p w14:paraId="0A697125" w14:textId="6791A3BA"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xml:space="preserve">, J.F. </w:t>
      </w:r>
      <w:r>
        <w:rPr>
          <w:sz w:val="16"/>
          <w:szCs w:val="20"/>
        </w:rPr>
        <w:t>and</w:t>
      </w:r>
      <w:r w:rsidRPr="004A2B45">
        <w:rPr>
          <w:sz w:val="16"/>
          <w:szCs w:val="20"/>
        </w:rPr>
        <w:t xml:space="preserve"> H</w:t>
      </w:r>
      <w:r>
        <w:rPr>
          <w:sz w:val="16"/>
          <w:szCs w:val="20"/>
        </w:rPr>
        <w:t>orseman</w:t>
      </w:r>
      <w:r w:rsidRPr="004A2B45">
        <w:rPr>
          <w:sz w:val="16"/>
          <w:szCs w:val="20"/>
        </w:rPr>
        <w:t xml:space="preserve">, S.T. (1999). Gas transport properties of clays and </w:t>
      </w:r>
      <w:proofErr w:type="spellStart"/>
      <w:r w:rsidRPr="004A2B45">
        <w:rPr>
          <w:sz w:val="16"/>
          <w:szCs w:val="20"/>
        </w:rPr>
        <w:t>mudrocks</w:t>
      </w:r>
      <w:proofErr w:type="spellEnd"/>
      <w:r w:rsidRPr="004A2B45">
        <w:rPr>
          <w:sz w:val="16"/>
          <w:szCs w:val="20"/>
        </w:rPr>
        <w:t xml:space="preserve">. In: Muds And Mudstones: Physical </w:t>
      </w:r>
      <w:proofErr w:type="gramStart"/>
      <w:r w:rsidRPr="004A2B45">
        <w:rPr>
          <w:sz w:val="16"/>
          <w:szCs w:val="20"/>
        </w:rPr>
        <w:t>And</w:t>
      </w:r>
      <w:proofErr w:type="gramEnd"/>
      <w:r w:rsidRPr="004A2B45">
        <w:rPr>
          <w:sz w:val="16"/>
          <w:szCs w:val="20"/>
        </w:rPr>
        <w:t xml:space="preserve"> Fluid Flow Properties (eds </w:t>
      </w:r>
      <w:proofErr w:type="spellStart"/>
      <w:r w:rsidRPr="004A2B45">
        <w:rPr>
          <w:sz w:val="16"/>
          <w:szCs w:val="20"/>
        </w:rPr>
        <w:t>A.</w:t>
      </w:r>
      <w:proofErr w:type="gramStart"/>
      <w:r w:rsidRPr="004A2B45">
        <w:rPr>
          <w:sz w:val="16"/>
          <w:szCs w:val="20"/>
        </w:rPr>
        <w:t>C.Aplin</w:t>
      </w:r>
      <w:proofErr w:type="spellEnd"/>
      <w:proofErr w:type="gramEnd"/>
      <w:r w:rsidRPr="004A2B45">
        <w:rPr>
          <w:sz w:val="16"/>
          <w:szCs w:val="20"/>
        </w:rPr>
        <w:t xml:space="preserve">, A.J. Fleet, and J.H.S. </w:t>
      </w:r>
      <w:proofErr w:type="spellStart"/>
      <w:r w:rsidRPr="004A2B45">
        <w:rPr>
          <w:sz w:val="16"/>
          <w:szCs w:val="20"/>
        </w:rPr>
        <w:t>Macquaker</w:t>
      </w:r>
      <w:proofErr w:type="spellEnd"/>
      <w:r w:rsidRPr="004A2B45">
        <w:rPr>
          <w:sz w:val="16"/>
          <w:szCs w:val="20"/>
        </w:rPr>
        <w:t xml:space="preserve">). Geological Society of London, Special Publication No. 158, 107-124. </w:t>
      </w:r>
    </w:p>
    <w:p w14:paraId="0A265357" w14:textId="77777777"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J.F., C</w:t>
      </w:r>
      <w:r>
        <w:rPr>
          <w:sz w:val="16"/>
          <w:szCs w:val="20"/>
        </w:rPr>
        <w:t>uss</w:t>
      </w:r>
      <w:r w:rsidRPr="004A2B45">
        <w:rPr>
          <w:sz w:val="16"/>
          <w:szCs w:val="20"/>
        </w:rPr>
        <w:t>, R.C., N</w:t>
      </w:r>
      <w:r>
        <w:rPr>
          <w:sz w:val="16"/>
          <w:szCs w:val="20"/>
        </w:rPr>
        <w:t>oy</w:t>
      </w:r>
      <w:r w:rsidRPr="004A2B45">
        <w:rPr>
          <w:sz w:val="16"/>
          <w:szCs w:val="20"/>
        </w:rPr>
        <w:t xml:space="preserve">, D.J. </w:t>
      </w:r>
      <w:r>
        <w:rPr>
          <w:sz w:val="16"/>
          <w:szCs w:val="20"/>
        </w:rPr>
        <w:t>and</w:t>
      </w:r>
      <w:r w:rsidRPr="004A2B45">
        <w:rPr>
          <w:sz w:val="16"/>
          <w:szCs w:val="20"/>
        </w:rPr>
        <w:t xml:space="preserve"> T</w:t>
      </w:r>
      <w:r>
        <w:rPr>
          <w:sz w:val="16"/>
          <w:szCs w:val="20"/>
        </w:rPr>
        <w:t>alandier</w:t>
      </w:r>
      <w:r w:rsidRPr="004A2B45">
        <w:rPr>
          <w:sz w:val="16"/>
          <w:szCs w:val="20"/>
        </w:rPr>
        <w:t>, J. (2014)</w:t>
      </w:r>
      <w:r>
        <w:rPr>
          <w:sz w:val="16"/>
          <w:szCs w:val="20"/>
        </w:rPr>
        <w:t>.</w:t>
      </w:r>
      <w:r w:rsidRPr="004A2B45">
        <w:rPr>
          <w:sz w:val="16"/>
          <w:szCs w:val="20"/>
        </w:rPr>
        <w:t xml:space="preserve"> Processes governing advective gas flow in the Callovo Oxfordian Claystone (COx). Fourth EAGE Shale Workshop, Porto, Spain, 6–9 </w:t>
      </w:r>
      <w:proofErr w:type="gramStart"/>
      <w:r w:rsidRPr="004A2B45">
        <w:rPr>
          <w:sz w:val="16"/>
          <w:szCs w:val="20"/>
        </w:rPr>
        <w:t>April,</w:t>
      </w:r>
      <w:proofErr w:type="gramEnd"/>
      <w:r w:rsidRPr="004A2B45">
        <w:rPr>
          <w:sz w:val="16"/>
          <w:szCs w:val="20"/>
        </w:rPr>
        <w:t xml:space="preserve"> 2014, https://doi.org/10.3997/2214-4609.20140026</w:t>
      </w:r>
    </w:p>
    <w:p w14:paraId="7B57DB3D" w14:textId="77777777" w:rsidR="00D42F60" w:rsidRPr="004A2B45" w:rsidRDefault="00D42F60" w:rsidP="00056E38">
      <w:pPr>
        <w:ind w:left="142" w:hanging="142"/>
        <w:rPr>
          <w:sz w:val="16"/>
          <w:szCs w:val="20"/>
        </w:rPr>
      </w:pPr>
      <w:r w:rsidRPr="004A2B45">
        <w:rPr>
          <w:sz w:val="16"/>
          <w:szCs w:val="20"/>
        </w:rPr>
        <w:t xml:space="preserve">Harrington, J.F., Milodowski, A.E., Graham, C.C., Rushton, J.C. and Cuss, R.J. </w:t>
      </w:r>
      <w:r>
        <w:rPr>
          <w:sz w:val="16"/>
          <w:szCs w:val="20"/>
        </w:rPr>
        <w:t>(</w:t>
      </w:r>
      <w:r w:rsidRPr="004A2B45">
        <w:rPr>
          <w:sz w:val="16"/>
          <w:szCs w:val="20"/>
        </w:rPr>
        <w:t>2012</w:t>
      </w:r>
      <w:r>
        <w:rPr>
          <w:sz w:val="16"/>
          <w:szCs w:val="20"/>
        </w:rPr>
        <w:t>)</w:t>
      </w:r>
      <w:r w:rsidRPr="004A2B45">
        <w:rPr>
          <w:sz w:val="16"/>
          <w:szCs w:val="20"/>
        </w:rPr>
        <w:t>. Evidence for gas-induced pathways in clay using a nanoparticle injection technique. Mineralogical Magazine, 76(8), pp.3327-3336.</w:t>
      </w:r>
    </w:p>
    <w:p w14:paraId="74829A8F" w14:textId="77777777"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J.F., N</w:t>
      </w:r>
      <w:r>
        <w:rPr>
          <w:sz w:val="16"/>
          <w:szCs w:val="20"/>
        </w:rPr>
        <w:t>oy</w:t>
      </w:r>
      <w:r w:rsidRPr="004A2B45">
        <w:rPr>
          <w:sz w:val="16"/>
          <w:szCs w:val="20"/>
        </w:rPr>
        <w:t xml:space="preserve">, D.J. </w:t>
      </w:r>
      <w:r>
        <w:rPr>
          <w:sz w:val="16"/>
          <w:szCs w:val="20"/>
        </w:rPr>
        <w:t>and</w:t>
      </w:r>
      <w:r w:rsidRPr="004A2B45">
        <w:rPr>
          <w:sz w:val="16"/>
          <w:szCs w:val="20"/>
        </w:rPr>
        <w:t xml:space="preserve"> C</w:t>
      </w:r>
      <w:r>
        <w:rPr>
          <w:sz w:val="16"/>
          <w:szCs w:val="20"/>
        </w:rPr>
        <w:t>uss</w:t>
      </w:r>
      <w:r w:rsidRPr="004A2B45">
        <w:rPr>
          <w:sz w:val="16"/>
          <w:szCs w:val="20"/>
        </w:rPr>
        <w:t>, R.J. (2013)</w:t>
      </w:r>
      <w:r>
        <w:rPr>
          <w:sz w:val="16"/>
          <w:szCs w:val="20"/>
        </w:rPr>
        <w:t>.</w:t>
      </w:r>
      <w:r w:rsidRPr="004A2B45">
        <w:rPr>
          <w:sz w:val="16"/>
          <w:szCs w:val="20"/>
        </w:rPr>
        <w:t xml:space="preserve"> Long-Term Gas Migration Experiments in Callovo-Oxfordian Claystone. British Geological Survey, Technical Report, CR/13-088.</w:t>
      </w:r>
    </w:p>
    <w:p w14:paraId="51705343" w14:textId="77777777" w:rsidR="00D42F60" w:rsidRPr="004A2B45" w:rsidRDefault="00D42F60" w:rsidP="00056E38">
      <w:pPr>
        <w:ind w:left="142" w:hanging="142"/>
        <w:rPr>
          <w:sz w:val="16"/>
          <w:szCs w:val="20"/>
        </w:rPr>
      </w:pPr>
      <w:r w:rsidRPr="004A2B45">
        <w:rPr>
          <w:sz w:val="16"/>
          <w:szCs w:val="20"/>
        </w:rPr>
        <w:t>H</w:t>
      </w:r>
      <w:r>
        <w:rPr>
          <w:sz w:val="16"/>
          <w:szCs w:val="20"/>
        </w:rPr>
        <w:t>arrington</w:t>
      </w:r>
      <w:r w:rsidRPr="004A2B45">
        <w:rPr>
          <w:sz w:val="16"/>
          <w:szCs w:val="20"/>
        </w:rPr>
        <w:t>, J.F., N</w:t>
      </w:r>
      <w:r>
        <w:rPr>
          <w:sz w:val="16"/>
          <w:szCs w:val="20"/>
        </w:rPr>
        <w:t>oy</w:t>
      </w:r>
      <w:r w:rsidRPr="004A2B45">
        <w:rPr>
          <w:sz w:val="16"/>
          <w:szCs w:val="20"/>
        </w:rPr>
        <w:t>, D.J., H</w:t>
      </w:r>
      <w:r>
        <w:rPr>
          <w:sz w:val="16"/>
          <w:szCs w:val="20"/>
        </w:rPr>
        <w:t>orseman</w:t>
      </w:r>
      <w:r w:rsidRPr="004A2B45">
        <w:rPr>
          <w:sz w:val="16"/>
          <w:szCs w:val="20"/>
        </w:rPr>
        <w:t>, S.T., B</w:t>
      </w:r>
      <w:r>
        <w:rPr>
          <w:sz w:val="16"/>
          <w:szCs w:val="20"/>
        </w:rPr>
        <w:t>irchall</w:t>
      </w:r>
      <w:r w:rsidRPr="004A2B45">
        <w:rPr>
          <w:sz w:val="16"/>
          <w:szCs w:val="20"/>
        </w:rPr>
        <w:t xml:space="preserve">, J.D. </w:t>
      </w:r>
      <w:r>
        <w:rPr>
          <w:sz w:val="16"/>
          <w:szCs w:val="20"/>
        </w:rPr>
        <w:t>and</w:t>
      </w:r>
      <w:r w:rsidRPr="004A2B45">
        <w:rPr>
          <w:sz w:val="16"/>
          <w:szCs w:val="20"/>
        </w:rPr>
        <w:t xml:space="preserve"> C</w:t>
      </w:r>
      <w:r>
        <w:rPr>
          <w:sz w:val="16"/>
          <w:szCs w:val="20"/>
        </w:rPr>
        <w:t>hadwick</w:t>
      </w:r>
      <w:r w:rsidRPr="004A2B45">
        <w:rPr>
          <w:sz w:val="16"/>
          <w:szCs w:val="20"/>
        </w:rPr>
        <w:t>, R.A. (2009) Laboratory study of gas and water flow in the Nordland Shale, Sleipner, North Sea. In: Grobe M., Pashin J.C. &amp; Dodge R.L. (eds) Carbon Dioxide Sequestration in Geological Media – State of the Science. AAPG Studies in Geology, 59, 521–543.</w:t>
      </w:r>
    </w:p>
    <w:p w14:paraId="5D372028" w14:textId="77777777" w:rsidR="00D42F60" w:rsidRPr="004A2B45" w:rsidRDefault="00D42F60" w:rsidP="00056E38">
      <w:pPr>
        <w:ind w:left="142" w:hanging="142"/>
        <w:rPr>
          <w:sz w:val="16"/>
          <w:szCs w:val="20"/>
        </w:rPr>
      </w:pPr>
      <w:r w:rsidRPr="004A2B45">
        <w:rPr>
          <w:sz w:val="16"/>
          <w:szCs w:val="20"/>
        </w:rPr>
        <w:t>H</w:t>
      </w:r>
      <w:r>
        <w:rPr>
          <w:sz w:val="16"/>
          <w:szCs w:val="20"/>
        </w:rPr>
        <w:t>orseman</w:t>
      </w:r>
      <w:r w:rsidRPr="004A2B45">
        <w:rPr>
          <w:sz w:val="16"/>
          <w:szCs w:val="20"/>
        </w:rPr>
        <w:t>, S.T., H</w:t>
      </w:r>
      <w:r>
        <w:rPr>
          <w:sz w:val="16"/>
          <w:szCs w:val="20"/>
        </w:rPr>
        <w:t>arrington</w:t>
      </w:r>
      <w:r w:rsidRPr="004A2B45">
        <w:rPr>
          <w:sz w:val="16"/>
          <w:szCs w:val="20"/>
        </w:rPr>
        <w:t xml:space="preserve">, J.F., </w:t>
      </w:r>
      <w:r>
        <w:rPr>
          <w:sz w:val="16"/>
          <w:szCs w:val="20"/>
        </w:rPr>
        <w:t>and</w:t>
      </w:r>
      <w:r w:rsidRPr="004A2B45">
        <w:rPr>
          <w:sz w:val="16"/>
          <w:szCs w:val="20"/>
        </w:rPr>
        <w:t xml:space="preserve"> S</w:t>
      </w:r>
      <w:r>
        <w:rPr>
          <w:sz w:val="16"/>
          <w:szCs w:val="20"/>
        </w:rPr>
        <w:t>ellin</w:t>
      </w:r>
      <w:r w:rsidRPr="004A2B45">
        <w:rPr>
          <w:sz w:val="16"/>
          <w:szCs w:val="20"/>
        </w:rPr>
        <w:t>, P. (1996) Gas migration in Mx80 buffer bentonite. In: Symposium on the Scientific Basis for Nuclear Waste Management XX, Boston, MA, USA. Materials Research Society, 465, 1003–1010.</w:t>
      </w:r>
    </w:p>
    <w:p w14:paraId="26D9912C" w14:textId="77777777" w:rsidR="00D42F60" w:rsidRPr="004A2B45" w:rsidRDefault="00D42F60" w:rsidP="00056E38">
      <w:pPr>
        <w:ind w:left="142" w:hanging="142"/>
        <w:rPr>
          <w:sz w:val="16"/>
          <w:szCs w:val="20"/>
        </w:rPr>
      </w:pPr>
      <w:r w:rsidRPr="004A2B45">
        <w:rPr>
          <w:sz w:val="16"/>
          <w:szCs w:val="20"/>
        </w:rPr>
        <w:t>H</w:t>
      </w:r>
      <w:r>
        <w:rPr>
          <w:sz w:val="16"/>
          <w:szCs w:val="20"/>
        </w:rPr>
        <w:t>orseman</w:t>
      </w:r>
      <w:r w:rsidRPr="004A2B45">
        <w:rPr>
          <w:sz w:val="16"/>
          <w:szCs w:val="20"/>
        </w:rPr>
        <w:t>, S.T., H</w:t>
      </w:r>
      <w:r>
        <w:rPr>
          <w:sz w:val="16"/>
          <w:szCs w:val="20"/>
        </w:rPr>
        <w:t>arrington</w:t>
      </w:r>
      <w:r w:rsidRPr="004A2B45">
        <w:rPr>
          <w:sz w:val="16"/>
          <w:szCs w:val="20"/>
        </w:rPr>
        <w:t xml:space="preserve">, J.F., </w:t>
      </w:r>
      <w:r>
        <w:rPr>
          <w:sz w:val="16"/>
          <w:szCs w:val="20"/>
        </w:rPr>
        <w:t>and</w:t>
      </w:r>
      <w:r w:rsidRPr="004A2B45">
        <w:rPr>
          <w:sz w:val="16"/>
          <w:szCs w:val="20"/>
        </w:rPr>
        <w:t xml:space="preserve"> S</w:t>
      </w:r>
      <w:r>
        <w:rPr>
          <w:sz w:val="16"/>
          <w:szCs w:val="20"/>
        </w:rPr>
        <w:t>ellin</w:t>
      </w:r>
      <w:r w:rsidRPr="004A2B45">
        <w:rPr>
          <w:sz w:val="16"/>
          <w:szCs w:val="20"/>
        </w:rPr>
        <w:t xml:space="preserve">, P. (2004) Water and gas flow in Mx80 bentonite buffer clay. In: </w:t>
      </w:r>
      <w:proofErr w:type="spellStart"/>
      <w:r w:rsidRPr="004A2B45">
        <w:rPr>
          <w:sz w:val="16"/>
          <w:szCs w:val="20"/>
        </w:rPr>
        <w:t>Oversby</w:t>
      </w:r>
      <w:proofErr w:type="spellEnd"/>
      <w:r w:rsidRPr="004A2B45">
        <w:rPr>
          <w:sz w:val="16"/>
          <w:szCs w:val="20"/>
        </w:rPr>
        <w:t xml:space="preserve"> V.M. &amp; Werme L.O. (eds) Symposium on the Scientific Basis for Nuclear Waste Management XXVII (Kalmar), 15–19 </w:t>
      </w:r>
      <w:proofErr w:type="gramStart"/>
      <w:r w:rsidRPr="004A2B45">
        <w:rPr>
          <w:sz w:val="16"/>
          <w:szCs w:val="20"/>
        </w:rPr>
        <w:t>June,</w:t>
      </w:r>
      <w:proofErr w:type="gramEnd"/>
      <w:r w:rsidRPr="004A2B45">
        <w:rPr>
          <w:sz w:val="16"/>
          <w:szCs w:val="20"/>
        </w:rPr>
        <w:t xml:space="preserve"> 2003. Materials Research Society, 807, 715–720.</w:t>
      </w:r>
    </w:p>
    <w:p w14:paraId="3E735892" w14:textId="429D151A" w:rsidR="00685EA8" w:rsidRDefault="00685EA8" w:rsidP="00056E38">
      <w:pPr>
        <w:ind w:left="142" w:hanging="142"/>
        <w:rPr>
          <w:sz w:val="16"/>
          <w:szCs w:val="20"/>
        </w:rPr>
      </w:pPr>
      <w:r w:rsidRPr="00685EA8">
        <w:rPr>
          <w:sz w:val="16"/>
          <w:szCs w:val="20"/>
        </w:rPr>
        <w:t>Jacops, E. and Kolditz, O., 2024. Gas transport mechanisms: diffusion, retention and advection processes. European Commission, EURAD-GAS: Work Package GAS (Mechanical Understanding of Gas Transport in Clay-Based Materials) of the HORIZON 2020 Project EURAD. EC Grant Agreement N° 847593. Task 2. Final Technical Report Deliverable 6.7 (D6. 7).</w:t>
      </w:r>
    </w:p>
    <w:p w14:paraId="091296E2" w14:textId="048D5E9D" w:rsidR="003E1E86" w:rsidRDefault="003E1E86" w:rsidP="00056E38">
      <w:pPr>
        <w:ind w:left="142" w:hanging="142"/>
        <w:rPr>
          <w:sz w:val="16"/>
          <w:szCs w:val="20"/>
        </w:rPr>
      </w:pPr>
      <w:r w:rsidRPr="003E1E86">
        <w:rPr>
          <w:sz w:val="16"/>
          <w:szCs w:val="20"/>
        </w:rPr>
        <w:t>Jockwer, N. and Wieczorek, K., 2008. Gas migration in the Opalinus Clay as a function of the gas injection pressure. HG-C Project Report, GRS-249.</w:t>
      </w:r>
    </w:p>
    <w:p w14:paraId="03A31B61" w14:textId="17E6B74C" w:rsidR="00D42F60" w:rsidRPr="004A2B45" w:rsidRDefault="00D42F60" w:rsidP="00056E38">
      <w:pPr>
        <w:ind w:left="142" w:hanging="142"/>
        <w:rPr>
          <w:sz w:val="16"/>
          <w:szCs w:val="20"/>
        </w:rPr>
      </w:pPr>
      <w:r w:rsidRPr="004A2B45">
        <w:rPr>
          <w:sz w:val="16"/>
          <w:szCs w:val="20"/>
        </w:rPr>
        <w:t>L</w:t>
      </w:r>
      <w:r>
        <w:rPr>
          <w:sz w:val="16"/>
          <w:szCs w:val="20"/>
        </w:rPr>
        <w:t>anyon</w:t>
      </w:r>
      <w:r w:rsidRPr="004A2B45">
        <w:rPr>
          <w:sz w:val="16"/>
          <w:szCs w:val="20"/>
        </w:rPr>
        <w:t>, G.W., M</w:t>
      </w:r>
      <w:r>
        <w:rPr>
          <w:sz w:val="16"/>
          <w:szCs w:val="20"/>
        </w:rPr>
        <w:t>arschall</w:t>
      </w:r>
      <w:r w:rsidRPr="004A2B45">
        <w:rPr>
          <w:sz w:val="16"/>
          <w:szCs w:val="20"/>
        </w:rPr>
        <w:t>, P., T</w:t>
      </w:r>
      <w:r>
        <w:rPr>
          <w:sz w:val="16"/>
          <w:szCs w:val="20"/>
        </w:rPr>
        <w:t>rick</w:t>
      </w:r>
      <w:r w:rsidRPr="004A2B45">
        <w:rPr>
          <w:sz w:val="16"/>
          <w:szCs w:val="20"/>
        </w:rPr>
        <w:t xml:space="preserve">, T., </w:t>
      </w:r>
      <w:r>
        <w:rPr>
          <w:sz w:val="16"/>
          <w:szCs w:val="20"/>
        </w:rPr>
        <w:t>de la</w:t>
      </w:r>
      <w:r w:rsidRPr="004A2B45">
        <w:rPr>
          <w:sz w:val="16"/>
          <w:szCs w:val="20"/>
        </w:rPr>
        <w:t xml:space="preserve"> </w:t>
      </w:r>
      <w:proofErr w:type="spellStart"/>
      <w:r w:rsidRPr="004A2B45">
        <w:rPr>
          <w:sz w:val="16"/>
          <w:szCs w:val="20"/>
        </w:rPr>
        <w:t>V</w:t>
      </w:r>
      <w:r>
        <w:rPr>
          <w:sz w:val="16"/>
          <w:szCs w:val="20"/>
        </w:rPr>
        <w:t>aissiere</w:t>
      </w:r>
      <w:proofErr w:type="spellEnd"/>
      <w:r w:rsidRPr="004A2B45">
        <w:rPr>
          <w:sz w:val="16"/>
          <w:szCs w:val="20"/>
        </w:rPr>
        <w:t>, R., S</w:t>
      </w:r>
      <w:r>
        <w:rPr>
          <w:sz w:val="16"/>
          <w:szCs w:val="20"/>
        </w:rPr>
        <w:t>hoa</w:t>
      </w:r>
      <w:r w:rsidRPr="004A2B45">
        <w:rPr>
          <w:sz w:val="16"/>
          <w:szCs w:val="20"/>
        </w:rPr>
        <w:t xml:space="preserve">, H. </w:t>
      </w:r>
      <w:r>
        <w:rPr>
          <w:sz w:val="16"/>
          <w:szCs w:val="20"/>
        </w:rPr>
        <w:t>and</w:t>
      </w:r>
      <w:r w:rsidRPr="004A2B45">
        <w:rPr>
          <w:sz w:val="16"/>
          <w:szCs w:val="20"/>
        </w:rPr>
        <w:t xml:space="preserve"> L</w:t>
      </w:r>
      <w:r>
        <w:rPr>
          <w:sz w:val="16"/>
          <w:szCs w:val="20"/>
        </w:rPr>
        <w:t>eung</w:t>
      </w:r>
      <w:r w:rsidRPr="004A2B45">
        <w:rPr>
          <w:sz w:val="16"/>
          <w:szCs w:val="20"/>
        </w:rPr>
        <w:t xml:space="preserve">, H., (2009). Hydromechanical evolution of damage zones around a </w:t>
      </w:r>
      <w:proofErr w:type="spellStart"/>
      <w:r w:rsidRPr="004A2B45">
        <w:rPr>
          <w:sz w:val="16"/>
          <w:szCs w:val="20"/>
        </w:rPr>
        <w:t>mictotunnel</w:t>
      </w:r>
      <w:proofErr w:type="spellEnd"/>
      <w:r w:rsidRPr="004A2B45">
        <w:rPr>
          <w:sz w:val="16"/>
          <w:szCs w:val="20"/>
        </w:rPr>
        <w:t xml:space="preserve"> in a claystone formation of the Swiss Jura Mountains. In: 43rd U.S. Rock Mechanics Symposium &amp; 4th U.S. – Canada Rock Mechanics Symposium, 28 June to 1 July 2009, Asheville, NC, 652–663, paper 09-333.</w:t>
      </w:r>
    </w:p>
    <w:p w14:paraId="7F64DB88" w14:textId="77777777" w:rsidR="00284909" w:rsidRDefault="00284909" w:rsidP="00056E38">
      <w:pPr>
        <w:ind w:left="142" w:hanging="142"/>
        <w:rPr>
          <w:sz w:val="16"/>
          <w:szCs w:val="20"/>
        </w:rPr>
      </w:pPr>
      <w:r w:rsidRPr="00284909">
        <w:rPr>
          <w:sz w:val="16"/>
          <w:szCs w:val="20"/>
        </w:rPr>
        <w:t xml:space="preserve">Leuthold, J., Soll, A., Filipponi, M., </w:t>
      </w:r>
      <w:proofErr w:type="spellStart"/>
      <w:r w:rsidRPr="00284909">
        <w:rPr>
          <w:sz w:val="16"/>
          <w:szCs w:val="20"/>
        </w:rPr>
        <w:t>Cantieni</w:t>
      </w:r>
      <w:proofErr w:type="spellEnd"/>
      <w:r w:rsidRPr="00284909">
        <w:rPr>
          <w:sz w:val="16"/>
          <w:szCs w:val="20"/>
        </w:rPr>
        <w:t xml:space="preserve">, L., Kirchhofer, P. and Wieland, G., 2025. Design of the deep geological repository for radioactive waste in Switzerland. In Tunnelling into a Sustainable Future–Methods and Technologies (pp. 858-865). CRC Press. </w:t>
      </w:r>
    </w:p>
    <w:p w14:paraId="07B6D899" w14:textId="6398FE69" w:rsidR="00F76FDF" w:rsidRDefault="00F76FDF" w:rsidP="00056E38">
      <w:pPr>
        <w:ind w:left="142" w:hanging="142"/>
        <w:rPr>
          <w:sz w:val="16"/>
          <w:szCs w:val="20"/>
        </w:rPr>
      </w:pPr>
      <w:r w:rsidRPr="00F76FDF">
        <w:rPr>
          <w:sz w:val="16"/>
          <w:szCs w:val="20"/>
        </w:rPr>
        <w:t>Levasseur, S., Collin, F., Daniels, K., Dymitrowska, M., Harrington, J., Jacops, E., Kolditz, O., Marschall, P., Norris, S., Sillen, X. and Talandier, J., 2021. Initial state of the art on gas transport in clayey materials. Deliverable D6</w:t>
      </w:r>
      <w:r>
        <w:rPr>
          <w:sz w:val="16"/>
          <w:szCs w:val="20"/>
        </w:rPr>
        <w:t>.</w:t>
      </w:r>
      <w:r w:rsidRPr="00F76FDF">
        <w:rPr>
          <w:sz w:val="16"/>
          <w:szCs w:val="20"/>
        </w:rPr>
        <w:t>1</w:t>
      </w:r>
      <w:r>
        <w:rPr>
          <w:sz w:val="16"/>
          <w:szCs w:val="20"/>
        </w:rPr>
        <w:t xml:space="preserve"> </w:t>
      </w:r>
      <w:r w:rsidRPr="008828A8">
        <w:rPr>
          <w:sz w:val="16"/>
          <w:szCs w:val="20"/>
        </w:rPr>
        <w:t xml:space="preserve">of the HORIZON 2020 project EURAD, Work Package Gas. EC Grant agreement no: </w:t>
      </w:r>
      <w:proofErr w:type="gramStart"/>
      <w:r w:rsidRPr="008828A8">
        <w:rPr>
          <w:sz w:val="16"/>
          <w:szCs w:val="20"/>
        </w:rPr>
        <w:t>847593.</w:t>
      </w:r>
      <w:r w:rsidRPr="00F76FDF">
        <w:rPr>
          <w:sz w:val="16"/>
          <w:szCs w:val="20"/>
        </w:rPr>
        <w:t>.</w:t>
      </w:r>
      <w:proofErr w:type="gramEnd"/>
    </w:p>
    <w:p w14:paraId="5A619116" w14:textId="49B389B6" w:rsidR="008828A8" w:rsidRDefault="008828A8" w:rsidP="00056E38">
      <w:pPr>
        <w:ind w:left="142" w:hanging="142"/>
        <w:rPr>
          <w:sz w:val="16"/>
          <w:szCs w:val="20"/>
        </w:rPr>
      </w:pPr>
      <w:r w:rsidRPr="008828A8">
        <w:rPr>
          <w:sz w:val="16"/>
          <w:szCs w:val="20"/>
        </w:rPr>
        <w:t xml:space="preserve">Levasseur S., Collin F., Dymitrowska M., Harrington J., Jacops E., Kolditz O., Marschall P., Norris S., Sillen X., Talandier J., </w:t>
      </w:r>
      <w:proofErr w:type="spellStart"/>
      <w:r w:rsidRPr="008828A8">
        <w:rPr>
          <w:sz w:val="16"/>
          <w:szCs w:val="20"/>
        </w:rPr>
        <w:t>Truche</w:t>
      </w:r>
      <w:proofErr w:type="spellEnd"/>
      <w:r w:rsidRPr="008828A8">
        <w:rPr>
          <w:sz w:val="16"/>
          <w:szCs w:val="20"/>
        </w:rPr>
        <w:t xml:space="preserve"> L. and Wendling J. (2024). State of the Art on Gas Transport in Clayey Materials – Update 2023. Deliverable D6.2 of the HORIZON 2020 project EURAD, Work Package Gas. EC Grant agreement no: 847593.</w:t>
      </w:r>
    </w:p>
    <w:p w14:paraId="235E1C46" w14:textId="5C704706" w:rsidR="00D42F60" w:rsidRPr="004A2B45" w:rsidRDefault="00D42F60" w:rsidP="00056E38">
      <w:pPr>
        <w:ind w:left="142" w:hanging="142"/>
        <w:rPr>
          <w:sz w:val="16"/>
          <w:szCs w:val="20"/>
        </w:rPr>
      </w:pPr>
      <w:r w:rsidRPr="00E67ABC">
        <w:rPr>
          <w:sz w:val="16"/>
          <w:szCs w:val="20"/>
        </w:rPr>
        <w:t xml:space="preserve">Marschall, P., </w:t>
      </w:r>
      <w:proofErr w:type="spellStart"/>
      <w:r w:rsidRPr="00E67ABC">
        <w:rPr>
          <w:sz w:val="16"/>
          <w:szCs w:val="20"/>
        </w:rPr>
        <w:t>Croisé</w:t>
      </w:r>
      <w:proofErr w:type="spellEnd"/>
      <w:r w:rsidRPr="00E67ABC">
        <w:rPr>
          <w:sz w:val="16"/>
          <w:szCs w:val="20"/>
        </w:rPr>
        <w:t xml:space="preserve">, J., </w:t>
      </w:r>
      <w:proofErr w:type="spellStart"/>
      <w:r w:rsidRPr="00E67ABC">
        <w:rPr>
          <w:sz w:val="16"/>
          <w:szCs w:val="20"/>
        </w:rPr>
        <w:t>Schlickenrieder</w:t>
      </w:r>
      <w:proofErr w:type="spellEnd"/>
      <w:r w:rsidRPr="00E67ABC">
        <w:rPr>
          <w:sz w:val="16"/>
          <w:szCs w:val="20"/>
        </w:rPr>
        <w:t xml:space="preserve">, L., Boisson, J.Y., Vogel, P. and Yamamoto, S. (2003). </w:t>
      </w:r>
      <w:r w:rsidRPr="004A2B45">
        <w:rPr>
          <w:sz w:val="16"/>
          <w:szCs w:val="20"/>
        </w:rPr>
        <w:t xml:space="preserve">Synthesis of hydrogeological investigations at the Mont Terri site (Phases 1 - 5). Mont Terri Technical Report TR 2001-02, </w:t>
      </w:r>
      <w:proofErr w:type="spellStart"/>
      <w:r w:rsidRPr="004A2B45">
        <w:rPr>
          <w:sz w:val="16"/>
          <w:szCs w:val="20"/>
        </w:rPr>
        <w:t>Geotechn</w:t>
      </w:r>
      <w:proofErr w:type="spellEnd"/>
      <w:r w:rsidRPr="004A2B45">
        <w:rPr>
          <w:sz w:val="16"/>
          <w:szCs w:val="20"/>
        </w:rPr>
        <w:t>. Inst. Ltd., Bern, Switzerland</w:t>
      </w:r>
    </w:p>
    <w:p w14:paraId="6C6F8092" w14:textId="77777777" w:rsidR="00D42F60" w:rsidRPr="004A2B45" w:rsidRDefault="00D42F60" w:rsidP="00056E38">
      <w:pPr>
        <w:ind w:left="142" w:hanging="142"/>
        <w:rPr>
          <w:sz w:val="16"/>
          <w:szCs w:val="20"/>
        </w:rPr>
      </w:pPr>
      <w:r w:rsidRPr="004A2B45">
        <w:rPr>
          <w:sz w:val="16"/>
          <w:szCs w:val="20"/>
        </w:rPr>
        <w:t>M</w:t>
      </w:r>
      <w:r>
        <w:rPr>
          <w:sz w:val="16"/>
          <w:szCs w:val="20"/>
        </w:rPr>
        <w:t>arschall</w:t>
      </w:r>
      <w:r w:rsidRPr="004A2B45">
        <w:rPr>
          <w:sz w:val="16"/>
          <w:szCs w:val="20"/>
        </w:rPr>
        <w:t>, P., H</w:t>
      </w:r>
      <w:r>
        <w:rPr>
          <w:sz w:val="16"/>
          <w:szCs w:val="20"/>
        </w:rPr>
        <w:t>orseman</w:t>
      </w:r>
      <w:r w:rsidRPr="004A2B45">
        <w:rPr>
          <w:sz w:val="16"/>
          <w:szCs w:val="20"/>
        </w:rPr>
        <w:t xml:space="preserve">, S. </w:t>
      </w:r>
      <w:r>
        <w:rPr>
          <w:sz w:val="16"/>
          <w:szCs w:val="20"/>
        </w:rPr>
        <w:t>and</w:t>
      </w:r>
      <w:r w:rsidRPr="004A2B45">
        <w:rPr>
          <w:sz w:val="16"/>
          <w:szCs w:val="20"/>
        </w:rPr>
        <w:t xml:space="preserve"> </w:t>
      </w:r>
      <w:proofErr w:type="spellStart"/>
      <w:r w:rsidRPr="004A2B45">
        <w:rPr>
          <w:sz w:val="16"/>
          <w:szCs w:val="20"/>
        </w:rPr>
        <w:t>G</w:t>
      </w:r>
      <w:r>
        <w:rPr>
          <w:sz w:val="16"/>
          <w:szCs w:val="20"/>
        </w:rPr>
        <w:t>immi</w:t>
      </w:r>
      <w:proofErr w:type="spellEnd"/>
      <w:r w:rsidRPr="004A2B45">
        <w:rPr>
          <w:sz w:val="16"/>
          <w:szCs w:val="20"/>
        </w:rPr>
        <w:t xml:space="preserve">, T. </w:t>
      </w:r>
      <w:r>
        <w:rPr>
          <w:sz w:val="16"/>
          <w:szCs w:val="20"/>
        </w:rPr>
        <w:t>(</w:t>
      </w:r>
      <w:r w:rsidRPr="004A2B45">
        <w:rPr>
          <w:sz w:val="16"/>
          <w:szCs w:val="20"/>
        </w:rPr>
        <w:t>2005</w:t>
      </w:r>
      <w:r>
        <w:rPr>
          <w:sz w:val="16"/>
          <w:szCs w:val="20"/>
        </w:rPr>
        <w:t>)</w:t>
      </w:r>
      <w:r w:rsidRPr="004A2B45">
        <w:rPr>
          <w:sz w:val="16"/>
          <w:szCs w:val="20"/>
        </w:rPr>
        <w:t>. Characterisation of gas transport properties of the Opalinus Clay, a potential host rock formation for radioactive waste disposal. Oil &amp; gas science and technology, 60(1), pp.121-139.</w:t>
      </w:r>
    </w:p>
    <w:p w14:paraId="3EC4D6E0" w14:textId="099D38CA" w:rsidR="00B664D6" w:rsidRDefault="00B664D6" w:rsidP="00806784">
      <w:pPr>
        <w:ind w:left="142" w:hanging="142"/>
        <w:rPr>
          <w:sz w:val="16"/>
          <w:szCs w:val="20"/>
        </w:rPr>
      </w:pPr>
      <w:r>
        <w:rPr>
          <w:sz w:val="16"/>
          <w:szCs w:val="20"/>
        </w:rPr>
        <w:t>Nagra</w:t>
      </w:r>
      <w:r w:rsidR="00E649B8">
        <w:rPr>
          <w:sz w:val="16"/>
          <w:szCs w:val="20"/>
        </w:rPr>
        <w:t xml:space="preserve"> (2024) </w:t>
      </w:r>
      <w:r w:rsidR="00E649B8" w:rsidRPr="00E649B8">
        <w:rPr>
          <w:sz w:val="16"/>
          <w:szCs w:val="20"/>
        </w:rPr>
        <w:t>Gas-related Property Distributions in the Proposed Host Rock Formations of the Candidate Siting Region in Northern Switzerland – Updated Database 2024</w:t>
      </w:r>
      <w:r w:rsidR="008D3A34">
        <w:rPr>
          <w:sz w:val="16"/>
          <w:szCs w:val="20"/>
        </w:rPr>
        <w:t xml:space="preserve">. Nagra </w:t>
      </w:r>
      <w:proofErr w:type="spellStart"/>
      <w:r w:rsidR="00806784" w:rsidRPr="00806784">
        <w:rPr>
          <w:sz w:val="16"/>
          <w:szCs w:val="20"/>
        </w:rPr>
        <w:t>A</w:t>
      </w:r>
      <w:r w:rsidR="00806784">
        <w:rPr>
          <w:sz w:val="16"/>
          <w:szCs w:val="20"/>
        </w:rPr>
        <w:t>rbeitsbericht</w:t>
      </w:r>
      <w:proofErr w:type="spellEnd"/>
      <w:r w:rsidR="00806784">
        <w:rPr>
          <w:sz w:val="16"/>
          <w:szCs w:val="20"/>
        </w:rPr>
        <w:t xml:space="preserve"> </w:t>
      </w:r>
      <w:r w:rsidR="00806784" w:rsidRPr="00806784">
        <w:rPr>
          <w:sz w:val="16"/>
          <w:szCs w:val="20"/>
        </w:rPr>
        <w:t>NAB 24-27</w:t>
      </w:r>
    </w:p>
    <w:p w14:paraId="4A4CC6A8" w14:textId="77777777" w:rsidR="003E1E86" w:rsidRDefault="003E1E86" w:rsidP="00056E38">
      <w:pPr>
        <w:ind w:left="142" w:hanging="142"/>
        <w:rPr>
          <w:sz w:val="16"/>
          <w:szCs w:val="20"/>
        </w:rPr>
      </w:pPr>
      <w:r w:rsidRPr="003E1E86">
        <w:rPr>
          <w:sz w:val="16"/>
          <w:szCs w:val="20"/>
        </w:rPr>
        <w:t xml:space="preserve">Navarro, M., 2013. Modelling gas and water flow through dilating pathways in </w:t>
      </w:r>
      <w:proofErr w:type="spellStart"/>
      <w:r w:rsidRPr="003E1E86">
        <w:rPr>
          <w:sz w:val="16"/>
          <w:szCs w:val="20"/>
        </w:rPr>
        <w:t>opalinus</w:t>
      </w:r>
      <w:proofErr w:type="spellEnd"/>
      <w:r w:rsidRPr="003E1E86">
        <w:rPr>
          <w:sz w:val="16"/>
          <w:szCs w:val="20"/>
        </w:rPr>
        <w:t xml:space="preserve"> clay. The HG-C and HG-D experiments. A study within the Euratom 7th framework programme project FORGE (No. GRS--306). Gesellschaft </w:t>
      </w:r>
      <w:proofErr w:type="spellStart"/>
      <w:r w:rsidRPr="003E1E86">
        <w:rPr>
          <w:sz w:val="16"/>
          <w:szCs w:val="20"/>
        </w:rPr>
        <w:t>fuer</w:t>
      </w:r>
      <w:proofErr w:type="spellEnd"/>
      <w:r w:rsidRPr="003E1E86">
        <w:rPr>
          <w:sz w:val="16"/>
          <w:szCs w:val="20"/>
        </w:rPr>
        <w:t xml:space="preserve"> Anlagen-und </w:t>
      </w:r>
      <w:proofErr w:type="spellStart"/>
      <w:r w:rsidRPr="003E1E86">
        <w:rPr>
          <w:sz w:val="16"/>
          <w:szCs w:val="20"/>
        </w:rPr>
        <w:t>Reaktorsicherheit</w:t>
      </w:r>
      <w:proofErr w:type="spellEnd"/>
      <w:r w:rsidRPr="003E1E86">
        <w:rPr>
          <w:sz w:val="16"/>
          <w:szCs w:val="20"/>
        </w:rPr>
        <w:t xml:space="preserve"> mbH (GRS), </w:t>
      </w:r>
      <w:proofErr w:type="spellStart"/>
      <w:r w:rsidRPr="003E1E86">
        <w:rPr>
          <w:sz w:val="16"/>
          <w:szCs w:val="20"/>
        </w:rPr>
        <w:t>Koeln</w:t>
      </w:r>
      <w:proofErr w:type="spellEnd"/>
      <w:r w:rsidRPr="003E1E86">
        <w:rPr>
          <w:sz w:val="16"/>
          <w:szCs w:val="20"/>
        </w:rPr>
        <w:t xml:space="preserve"> (Germany).</w:t>
      </w:r>
    </w:p>
    <w:p w14:paraId="0CA44466" w14:textId="3203792F" w:rsidR="00D42F60" w:rsidRPr="004A2B45" w:rsidRDefault="00D42F60" w:rsidP="00056E38">
      <w:pPr>
        <w:ind w:left="142" w:hanging="142"/>
        <w:rPr>
          <w:sz w:val="16"/>
          <w:szCs w:val="20"/>
        </w:rPr>
      </w:pPr>
      <w:r w:rsidRPr="004A2B45">
        <w:rPr>
          <w:sz w:val="16"/>
          <w:szCs w:val="20"/>
        </w:rPr>
        <w:lastRenderedPageBreak/>
        <w:t>O</w:t>
      </w:r>
      <w:r>
        <w:rPr>
          <w:sz w:val="16"/>
          <w:szCs w:val="20"/>
        </w:rPr>
        <w:t>rtiz</w:t>
      </w:r>
      <w:r w:rsidRPr="004A2B45">
        <w:rPr>
          <w:sz w:val="16"/>
          <w:szCs w:val="20"/>
        </w:rPr>
        <w:t xml:space="preserve">, L., </w:t>
      </w:r>
      <w:proofErr w:type="spellStart"/>
      <w:r w:rsidRPr="004A2B45">
        <w:rPr>
          <w:sz w:val="16"/>
          <w:szCs w:val="20"/>
        </w:rPr>
        <w:t>V</w:t>
      </w:r>
      <w:r>
        <w:rPr>
          <w:sz w:val="16"/>
          <w:szCs w:val="20"/>
        </w:rPr>
        <w:t>olckaert</w:t>
      </w:r>
      <w:proofErr w:type="spellEnd"/>
      <w:r w:rsidRPr="004A2B45">
        <w:rPr>
          <w:sz w:val="16"/>
          <w:szCs w:val="20"/>
        </w:rPr>
        <w:t xml:space="preserve">, G. </w:t>
      </w:r>
      <w:r>
        <w:rPr>
          <w:sz w:val="16"/>
          <w:szCs w:val="20"/>
        </w:rPr>
        <w:t>and</w:t>
      </w:r>
      <w:r w:rsidRPr="004A2B45">
        <w:rPr>
          <w:sz w:val="16"/>
          <w:szCs w:val="20"/>
        </w:rPr>
        <w:t xml:space="preserve"> </w:t>
      </w:r>
      <w:proofErr w:type="spellStart"/>
      <w:r w:rsidRPr="004A2B45">
        <w:rPr>
          <w:sz w:val="16"/>
          <w:szCs w:val="20"/>
        </w:rPr>
        <w:t>M</w:t>
      </w:r>
      <w:r>
        <w:rPr>
          <w:sz w:val="16"/>
          <w:szCs w:val="20"/>
        </w:rPr>
        <w:t>allants</w:t>
      </w:r>
      <w:proofErr w:type="spellEnd"/>
      <w:r w:rsidRPr="004A2B45">
        <w:rPr>
          <w:sz w:val="16"/>
          <w:szCs w:val="20"/>
        </w:rPr>
        <w:t>, D.  (2002)</w:t>
      </w:r>
      <w:r>
        <w:rPr>
          <w:sz w:val="16"/>
          <w:szCs w:val="20"/>
        </w:rPr>
        <w:t>.</w:t>
      </w:r>
      <w:r w:rsidRPr="004A2B45">
        <w:rPr>
          <w:sz w:val="16"/>
          <w:szCs w:val="20"/>
        </w:rPr>
        <w:t xml:space="preserve"> Gas generation and migration in Boom Clay, a potential host rock formation for nuclear waste storage.  Engineering Geology, 64, 287-296.</w:t>
      </w:r>
    </w:p>
    <w:p w14:paraId="3A740ADE" w14:textId="77777777" w:rsidR="007C2AD8" w:rsidRDefault="007C2AD8" w:rsidP="00056E38">
      <w:pPr>
        <w:ind w:left="142" w:hanging="142"/>
        <w:rPr>
          <w:sz w:val="16"/>
          <w:szCs w:val="20"/>
        </w:rPr>
      </w:pPr>
      <w:r w:rsidRPr="007C2AD8">
        <w:rPr>
          <w:sz w:val="16"/>
          <w:szCs w:val="20"/>
        </w:rPr>
        <w:t xml:space="preserve">Pearson, F.J., Arcos, D., Bath, A., Boisson, J.Y., Fernández, A.M., </w:t>
      </w:r>
      <w:proofErr w:type="spellStart"/>
      <w:r w:rsidRPr="007C2AD8">
        <w:rPr>
          <w:sz w:val="16"/>
          <w:szCs w:val="20"/>
        </w:rPr>
        <w:t>Gäbler</w:t>
      </w:r>
      <w:proofErr w:type="spellEnd"/>
      <w:r w:rsidRPr="007C2AD8">
        <w:rPr>
          <w:sz w:val="16"/>
          <w:szCs w:val="20"/>
        </w:rPr>
        <w:t xml:space="preserve">, H.E., Gaucher, E., Gautschi, A., </w:t>
      </w:r>
      <w:proofErr w:type="spellStart"/>
      <w:r w:rsidRPr="007C2AD8">
        <w:rPr>
          <w:sz w:val="16"/>
          <w:szCs w:val="20"/>
        </w:rPr>
        <w:t>Griffault</w:t>
      </w:r>
      <w:proofErr w:type="spellEnd"/>
      <w:r w:rsidRPr="007C2AD8">
        <w:rPr>
          <w:sz w:val="16"/>
          <w:szCs w:val="20"/>
        </w:rPr>
        <w:t xml:space="preserve">, L., Hernán, P. and Waber, H.N., 2003. Mont Terri project-Geochemistry of water in the Opalinus clay formation at the Mont Terri Rock Laboratory (Vol. 5). Office </w:t>
      </w:r>
      <w:proofErr w:type="spellStart"/>
      <w:r w:rsidRPr="007C2AD8">
        <w:rPr>
          <w:sz w:val="16"/>
          <w:szCs w:val="20"/>
        </w:rPr>
        <w:t>fédéral</w:t>
      </w:r>
      <w:proofErr w:type="spellEnd"/>
      <w:r w:rsidRPr="007C2AD8">
        <w:rPr>
          <w:sz w:val="16"/>
          <w:szCs w:val="20"/>
        </w:rPr>
        <w:t xml:space="preserve"> des eaux et de la </w:t>
      </w:r>
      <w:proofErr w:type="spellStart"/>
      <w:r w:rsidRPr="007C2AD8">
        <w:rPr>
          <w:sz w:val="16"/>
          <w:szCs w:val="20"/>
        </w:rPr>
        <w:t>géologie</w:t>
      </w:r>
      <w:proofErr w:type="spellEnd"/>
      <w:r w:rsidRPr="007C2AD8">
        <w:rPr>
          <w:sz w:val="16"/>
          <w:szCs w:val="20"/>
        </w:rPr>
        <w:t xml:space="preserve"> OFEG.</w:t>
      </w:r>
    </w:p>
    <w:p w14:paraId="249FC6AC" w14:textId="5F7F6C27" w:rsidR="00457862" w:rsidRDefault="007772F2" w:rsidP="00056E38">
      <w:pPr>
        <w:ind w:left="142" w:hanging="142"/>
        <w:rPr>
          <w:sz w:val="16"/>
          <w:szCs w:val="20"/>
        </w:rPr>
      </w:pPr>
      <w:r>
        <w:rPr>
          <w:sz w:val="16"/>
          <w:szCs w:val="20"/>
        </w:rPr>
        <w:t>Regard, V., Meury, P.X., and Jaeggi, D. (2021)</w:t>
      </w:r>
      <w:r w:rsidR="00C537AB">
        <w:rPr>
          <w:sz w:val="16"/>
          <w:szCs w:val="20"/>
        </w:rPr>
        <w:t xml:space="preserve"> GT Experiment: Drill core documentation of boreholes BGT-2 to BGT-10. Technical Note 2021-11. Mont Terri Project</w:t>
      </w:r>
      <w:r w:rsidR="00DE5B37">
        <w:rPr>
          <w:sz w:val="16"/>
          <w:szCs w:val="20"/>
        </w:rPr>
        <w:t>. Swisstopo, Switzerland.</w:t>
      </w:r>
    </w:p>
    <w:p w14:paraId="14E0AB23" w14:textId="65D5142E" w:rsidR="00D42F60" w:rsidRPr="004A2B45" w:rsidRDefault="00D42F60" w:rsidP="00056E38">
      <w:pPr>
        <w:ind w:left="142" w:hanging="142"/>
        <w:rPr>
          <w:sz w:val="16"/>
          <w:szCs w:val="20"/>
        </w:rPr>
      </w:pPr>
      <w:r w:rsidRPr="004A2B45">
        <w:rPr>
          <w:sz w:val="16"/>
          <w:szCs w:val="20"/>
        </w:rPr>
        <w:t xml:space="preserve">Rodwell, W., Norris, S., Cool, W., </w:t>
      </w:r>
      <w:proofErr w:type="spellStart"/>
      <w:r w:rsidRPr="004A2B45">
        <w:rPr>
          <w:sz w:val="16"/>
          <w:szCs w:val="20"/>
        </w:rPr>
        <w:t>Cuñado</w:t>
      </w:r>
      <w:proofErr w:type="spellEnd"/>
      <w:r w:rsidRPr="004A2B45">
        <w:rPr>
          <w:sz w:val="16"/>
          <w:szCs w:val="20"/>
        </w:rPr>
        <w:t xml:space="preserve">, M., Johnson, L., Mäntynen, M., Müller, W., Sellin, P., Snellman, M., Talandier, J. and Vieno, T. </w:t>
      </w:r>
      <w:r>
        <w:rPr>
          <w:sz w:val="16"/>
          <w:szCs w:val="20"/>
        </w:rPr>
        <w:t>(</w:t>
      </w:r>
      <w:r w:rsidRPr="004A2B45">
        <w:rPr>
          <w:sz w:val="16"/>
          <w:szCs w:val="20"/>
        </w:rPr>
        <w:t>2003</w:t>
      </w:r>
      <w:r>
        <w:rPr>
          <w:sz w:val="16"/>
          <w:szCs w:val="20"/>
        </w:rPr>
        <w:t>)</w:t>
      </w:r>
      <w:r w:rsidRPr="004A2B45">
        <w:rPr>
          <w:sz w:val="16"/>
          <w:szCs w:val="20"/>
        </w:rPr>
        <w:t>. A thematic network on gas issues in safety assessment of deep repositories for radioactive waste (GASNET). European Commission EC.</w:t>
      </w:r>
    </w:p>
    <w:p w14:paraId="2B6CA089" w14:textId="77777777" w:rsidR="003E1E86" w:rsidRDefault="003E1E86" w:rsidP="00056E38">
      <w:pPr>
        <w:ind w:left="142" w:hanging="142"/>
        <w:rPr>
          <w:sz w:val="16"/>
          <w:szCs w:val="20"/>
        </w:rPr>
      </w:pPr>
      <w:proofErr w:type="spellStart"/>
      <w:r w:rsidRPr="003E1E86">
        <w:rPr>
          <w:sz w:val="16"/>
          <w:szCs w:val="20"/>
        </w:rPr>
        <w:t>Rösli</w:t>
      </w:r>
      <w:proofErr w:type="spellEnd"/>
      <w:r w:rsidRPr="003E1E86">
        <w:rPr>
          <w:sz w:val="16"/>
          <w:szCs w:val="20"/>
        </w:rPr>
        <w:t xml:space="preserve">, U. (2010): HG-D Experiment (Reactive gas transport in OPA), Hydraulic HI tests in borehole BHG-D1 (interval 2). </w:t>
      </w:r>
      <w:proofErr w:type="spellStart"/>
      <w:r w:rsidRPr="003E1E86">
        <w:rPr>
          <w:sz w:val="16"/>
          <w:szCs w:val="20"/>
        </w:rPr>
        <w:t>Solexperts</w:t>
      </w:r>
      <w:proofErr w:type="spellEnd"/>
      <w:r w:rsidRPr="003E1E86">
        <w:rPr>
          <w:sz w:val="16"/>
          <w:szCs w:val="20"/>
        </w:rPr>
        <w:t xml:space="preserve"> AG, Technical Note 2010-46.</w:t>
      </w:r>
    </w:p>
    <w:p w14:paraId="0A122C65" w14:textId="738AB5C8" w:rsidR="00D42F60" w:rsidRDefault="00D42F60" w:rsidP="00056E38">
      <w:pPr>
        <w:ind w:left="142" w:hanging="142"/>
        <w:rPr>
          <w:sz w:val="16"/>
          <w:szCs w:val="20"/>
        </w:rPr>
      </w:pPr>
      <w:r w:rsidRPr="004A2B45">
        <w:rPr>
          <w:sz w:val="16"/>
          <w:szCs w:val="20"/>
        </w:rPr>
        <w:t>S</w:t>
      </w:r>
      <w:r>
        <w:rPr>
          <w:sz w:val="16"/>
          <w:szCs w:val="20"/>
        </w:rPr>
        <w:t>hao</w:t>
      </w:r>
      <w:r w:rsidRPr="004A2B45">
        <w:rPr>
          <w:sz w:val="16"/>
          <w:szCs w:val="20"/>
        </w:rPr>
        <w:t xml:space="preserve">, H. </w:t>
      </w:r>
      <w:r>
        <w:rPr>
          <w:sz w:val="16"/>
          <w:szCs w:val="20"/>
        </w:rPr>
        <w:t>and</w:t>
      </w:r>
      <w:r w:rsidRPr="004A2B45">
        <w:rPr>
          <w:sz w:val="16"/>
          <w:szCs w:val="20"/>
        </w:rPr>
        <w:t xml:space="preserve"> S</w:t>
      </w:r>
      <w:r>
        <w:rPr>
          <w:sz w:val="16"/>
          <w:szCs w:val="20"/>
        </w:rPr>
        <w:t>chuster</w:t>
      </w:r>
      <w:r w:rsidRPr="004A2B45">
        <w:rPr>
          <w:sz w:val="16"/>
          <w:szCs w:val="20"/>
        </w:rPr>
        <w:t>, K. (2009) Permeability Measurements of Opalinus Clay (Mont Terri) HG-B: Combined Permeability Tests and Borehole Seismic Measurements. B.1-10856/2009.BGR, Hanover.</w:t>
      </w:r>
    </w:p>
    <w:p w14:paraId="398464DB" w14:textId="6160492F" w:rsidR="00B23C5A" w:rsidRPr="004A2B45" w:rsidRDefault="00B23C5A" w:rsidP="00056E38">
      <w:pPr>
        <w:ind w:left="142" w:hanging="142"/>
        <w:rPr>
          <w:sz w:val="16"/>
          <w:szCs w:val="20"/>
        </w:rPr>
      </w:pPr>
      <w:r w:rsidRPr="00B23C5A">
        <w:rPr>
          <w:sz w:val="16"/>
          <w:szCs w:val="20"/>
        </w:rPr>
        <w:t xml:space="preserve">Weber, U.W., Rinaldi, A.P., Roques, C., Wenning, Q.C., Bernasconi, S.M., </w:t>
      </w:r>
      <w:proofErr w:type="spellStart"/>
      <w:r w:rsidRPr="00B23C5A">
        <w:rPr>
          <w:sz w:val="16"/>
          <w:szCs w:val="20"/>
        </w:rPr>
        <w:t>Brennwald</w:t>
      </w:r>
      <w:proofErr w:type="spellEnd"/>
      <w:r w:rsidRPr="00B23C5A">
        <w:rPr>
          <w:sz w:val="16"/>
          <w:szCs w:val="20"/>
        </w:rPr>
        <w:t>, M.S., Jaggi, M., Nussbaum, C., Schefer, S., Mazzotti, M. and Wiemer, S., 2023. In-situ experiment reveals CO2 enriched fluid migration in faulted caprock. Scientific Reports, 13(1), p.17006.</w:t>
      </w:r>
    </w:p>
    <w:p w14:paraId="763DC786" w14:textId="77777777" w:rsidR="00D42F60" w:rsidRPr="004A2B45" w:rsidRDefault="00D42F60" w:rsidP="00056E38">
      <w:pPr>
        <w:ind w:left="142" w:hanging="142"/>
        <w:rPr>
          <w:sz w:val="16"/>
          <w:szCs w:val="20"/>
        </w:rPr>
      </w:pPr>
      <w:proofErr w:type="spellStart"/>
      <w:r w:rsidRPr="004A2B45">
        <w:rPr>
          <w:sz w:val="16"/>
          <w:szCs w:val="20"/>
        </w:rPr>
        <w:t>W</w:t>
      </w:r>
      <w:r>
        <w:rPr>
          <w:sz w:val="16"/>
          <w:szCs w:val="20"/>
        </w:rPr>
        <w:t>eetjens</w:t>
      </w:r>
      <w:proofErr w:type="spellEnd"/>
      <w:r w:rsidRPr="004A2B45">
        <w:rPr>
          <w:sz w:val="16"/>
          <w:szCs w:val="20"/>
        </w:rPr>
        <w:t xml:space="preserve">, E. </w:t>
      </w:r>
      <w:r>
        <w:rPr>
          <w:sz w:val="16"/>
          <w:szCs w:val="20"/>
        </w:rPr>
        <w:t>and</w:t>
      </w:r>
      <w:r w:rsidRPr="004A2B45">
        <w:rPr>
          <w:sz w:val="16"/>
          <w:szCs w:val="20"/>
        </w:rPr>
        <w:t xml:space="preserve"> S</w:t>
      </w:r>
      <w:r>
        <w:rPr>
          <w:sz w:val="16"/>
          <w:szCs w:val="20"/>
        </w:rPr>
        <w:t>illen</w:t>
      </w:r>
      <w:r w:rsidRPr="004A2B45">
        <w:rPr>
          <w:sz w:val="16"/>
          <w:szCs w:val="20"/>
        </w:rPr>
        <w:t>, X. (2006)</w:t>
      </w:r>
      <w:r>
        <w:rPr>
          <w:sz w:val="16"/>
          <w:szCs w:val="20"/>
        </w:rPr>
        <w:t>.</w:t>
      </w:r>
      <w:r w:rsidRPr="004A2B45">
        <w:rPr>
          <w:sz w:val="16"/>
          <w:szCs w:val="20"/>
        </w:rPr>
        <w:t xml:space="preserve"> Gas Generation and Migration in the Near Field of a </w:t>
      </w:r>
      <w:proofErr w:type="spellStart"/>
      <w:r w:rsidRPr="004A2B45">
        <w:rPr>
          <w:sz w:val="16"/>
          <w:szCs w:val="20"/>
        </w:rPr>
        <w:t>Supercontainer</w:t>
      </w:r>
      <w:proofErr w:type="spellEnd"/>
      <w:r w:rsidRPr="004A2B45">
        <w:rPr>
          <w:sz w:val="16"/>
          <w:szCs w:val="20"/>
        </w:rPr>
        <w:t>-Based Disposal System for Vitrified High-Level Radioactive Waste, Proc. 11th Int. High-Level Radioactive Waste Management Conf. (IHLRWM), Las Vegas, Nevada, April 30–May 4, 2006.</w:t>
      </w:r>
    </w:p>
    <w:p w14:paraId="3B1C5FA8" w14:textId="77777777" w:rsidR="00D42F60" w:rsidRPr="004A2B45" w:rsidRDefault="00D42F60" w:rsidP="00056E38">
      <w:pPr>
        <w:ind w:left="142" w:hanging="142"/>
        <w:rPr>
          <w:sz w:val="16"/>
          <w:szCs w:val="20"/>
        </w:rPr>
      </w:pPr>
      <w:proofErr w:type="spellStart"/>
      <w:r w:rsidRPr="004A2B45">
        <w:rPr>
          <w:sz w:val="16"/>
          <w:szCs w:val="20"/>
        </w:rPr>
        <w:t>W</w:t>
      </w:r>
      <w:r>
        <w:rPr>
          <w:sz w:val="16"/>
          <w:szCs w:val="20"/>
        </w:rPr>
        <w:t>ikramaratna</w:t>
      </w:r>
      <w:proofErr w:type="spellEnd"/>
      <w:r w:rsidRPr="004A2B45">
        <w:rPr>
          <w:sz w:val="16"/>
          <w:szCs w:val="20"/>
        </w:rPr>
        <w:t>, R.S., G</w:t>
      </w:r>
      <w:r>
        <w:rPr>
          <w:sz w:val="16"/>
          <w:szCs w:val="20"/>
        </w:rPr>
        <w:t>oodfield</w:t>
      </w:r>
      <w:r w:rsidRPr="004A2B45">
        <w:rPr>
          <w:sz w:val="16"/>
          <w:szCs w:val="20"/>
        </w:rPr>
        <w:t>, M., R</w:t>
      </w:r>
      <w:r>
        <w:rPr>
          <w:sz w:val="16"/>
          <w:szCs w:val="20"/>
        </w:rPr>
        <w:t>odwell</w:t>
      </w:r>
      <w:r w:rsidRPr="004A2B45">
        <w:rPr>
          <w:sz w:val="16"/>
          <w:szCs w:val="20"/>
        </w:rPr>
        <w:t>, W.R., N</w:t>
      </w:r>
      <w:r>
        <w:rPr>
          <w:sz w:val="16"/>
          <w:szCs w:val="20"/>
        </w:rPr>
        <w:t>ash</w:t>
      </w:r>
      <w:r w:rsidRPr="004A2B45">
        <w:rPr>
          <w:sz w:val="16"/>
          <w:szCs w:val="20"/>
        </w:rPr>
        <w:t xml:space="preserve">, P.J. </w:t>
      </w:r>
      <w:r>
        <w:rPr>
          <w:sz w:val="16"/>
          <w:szCs w:val="20"/>
        </w:rPr>
        <w:t>and</w:t>
      </w:r>
      <w:r w:rsidRPr="004A2B45">
        <w:rPr>
          <w:sz w:val="16"/>
          <w:szCs w:val="20"/>
        </w:rPr>
        <w:t xml:space="preserve"> A</w:t>
      </w:r>
      <w:r>
        <w:rPr>
          <w:sz w:val="16"/>
          <w:szCs w:val="20"/>
        </w:rPr>
        <w:t>gg</w:t>
      </w:r>
      <w:r w:rsidRPr="004A2B45">
        <w:rPr>
          <w:sz w:val="16"/>
          <w:szCs w:val="20"/>
        </w:rPr>
        <w:t>, P.J. (1993) A preliminary assessment of gas migration from the copper/steel canister (No. SKB-TR--93-31). Swedish Nuclear Fuel and Waste Management Co.</w:t>
      </w:r>
    </w:p>
    <w:p w14:paraId="4A8E9329" w14:textId="77777777" w:rsidR="00D42F60" w:rsidRPr="004A2B45" w:rsidRDefault="00D42F60" w:rsidP="00056E38">
      <w:pPr>
        <w:ind w:left="142" w:hanging="142"/>
        <w:rPr>
          <w:sz w:val="16"/>
          <w:szCs w:val="20"/>
        </w:rPr>
      </w:pPr>
      <w:r w:rsidRPr="004A2B45">
        <w:rPr>
          <w:sz w:val="16"/>
          <w:szCs w:val="20"/>
        </w:rPr>
        <w:t>W</w:t>
      </w:r>
      <w:r>
        <w:rPr>
          <w:sz w:val="16"/>
          <w:szCs w:val="20"/>
        </w:rPr>
        <w:t>ild</w:t>
      </w:r>
      <w:r w:rsidRPr="004A2B45">
        <w:rPr>
          <w:sz w:val="16"/>
          <w:szCs w:val="20"/>
        </w:rPr>
        <w:t xml:space="preserve">, K.M., </w:t>
      </w:r>
      <w:proofErr w:type="spellStart"/>
      <w:r w:rsidRPr="004A2B45">
        <w:rPr>
          <w:sz w:val="16"/>
          <w:szCs w:val="20"/>
        </w:rPr>
        <w:t>W</w:t>
      </w:r>
      <w:r>
        <w:rPr>
          <w:sz w:val="16"/>
          <w:szCs w:val="20"/>
        </w:rPr>
        <w:t>ymann</w:t>
      </w:r>
      <w:proofErr w:type="spellEnd"/>
      <w:r w:rsidRPr="004A2B45">
        <w:rPr>
          <w:sz w:val="16"/>
          <w:szCs w:val="20"/>
        </w:rPr>
        <w:t>, L.P., Z</w:t>
      </w:r>
      <w:r>
        <w:rPr>
          <w:sz w:val="16"/>
          <w:szCs w:val="20"/>
        </w:rPr>
        <w:t>immer</w:t>
      </w:r>
      <w:r w:rsidRPr="004A2B45">
        <w:rPr>
          <w:sz w:val="16"/>
          <w:szCs w:val="20"/>
        </w:rPr>
        <w:t xml:space="preserve">, S., </w:t>
      </w:r>
      <w:proofErr w:type="spellStart"/>
      <w:r w:rsidRPr="004A2B45">
        <w:rPr>
          <w:sz w:val="16"/>
          <w:szCs w:val="20"/>
        </w:rPr>
        <w:t>T</w:t>
      </w:r>
      <w:r>
        <w:rPr>
          <w:sz w:val="16"/>
          <w:szCs w:val="20"/>
        </w:rPr>
        <w:t>joeny</w:t>
      </w:r>
      <w:proofErr w:type="spellEnd"/>
      <w:r w:rsidRPr="004A2B45">
        <w:rPr>
          <w:sz w:val="16"/>
          <w:szCs w:val="20"/>
        </w:rPr>
        <w:t xml:space="preserve">, R. </w:t>
      </w:r>
      <w:r>
        <w:rPr>
          <w:sz w:val="16"/>
          <w:szCs w:val="20"/>
        </w:rPr>
        <w:t>and</w:t>
      </w:r>
      <w:r w:rsidRPr="004A2B45">
        <w:rPr>
          <w:sz w:val="16"/>
          <w:szCs w:val="20"/>
        </w:rPr>
        <w:t xml:space="preserve"> A</w:t>
      </w:r>
      <w:r>
        <w:rPr>
          <w:sz w:val="16"/>
          <w:szCs w:val="20"/>
        </w:rPr>
        <w:t>mann</w:t>
      </w:r>
      <w:r w:rsidRPr="004A2B45">
        <w:rPr>
          <w:sz w:val="16"/>
          <w:szCs w:val="20"/>
        </w:rPr>
        <w:t xml:space="preserve">, F. (2015) Water retention characteristics and state-dependent mechanical and petro-physical properties of a clay shale. Rock Mechanics and Rock Engineering, 48, pp.427-439. </w:t>
      </w:r>
    </w:p>
    <w:p w14:paraId="5AB071A5" w14:textId="3DC30325" w:rsidR="00D42F60" w:rsidRDefault="00D42F60" w:rsidP="00056E38">
      <w:pPr>
        <w:ind w:left="142" w:hanging="142"/>
        <w:rPr>
          <w:sz w:val="16"/>
          <w:szCs w:val="20"/>
        </w:rPr>
      </w:pPr>
      <w:r w:rsidRPr="00876337">
        <w:rPr>
          <w:sz w:val="16"/>
          <w:szCs w:val="20"/>
          <w:lang w:val="en-US"/>
        </w:rPr>
        <w:t xml:space="preserve">Winhausen, L., </w:t>
      </w:r>
      <w:r w:rsidR="00014D11" w:rsidRPr="00014D11">
        <w:rPr>
          <w:sz w:val="16"/>
          <w:szCs w:val="20"/>
          <w:lang w:val="en-US"/>
        </w:rPr>
        <w:t>Khaledi</w:t>
      </w:r>
      <w:r w:rsidRPr="00876337">
        <w:rPr>
          <w:sz w:val="16"/>
          <w:szCs w:val="20"/>
          <w:lang w:val="en-US"/>
        </w:rPr>
        <w:t xml:space="preserve">, K., Jalali, M., Bretthauer, M., and Amann, F. (2023). </w:t>
      </w:r>
      <w:r w:rsidRPr="004A2B45">
        <w:rPr>
          <w:sz w:val="16"/>
          <w:szCs w:val="20"/>
        </w:rPr>
        <w:t xml:space="preserve">The anisotropic </w:t>
      </w:r>
      <w:proofErr w:type="spellStart"/>
      <w:r w:rsidRPr="004A2B45">
        <w:rPr>
          <w:sz w:val="16"/>
          <w:szCs w:val="20"/>
        </w:rPr>
        <w:t>behavior</w:t>
      </w:r>
      <w:proofErr w:type="spellEnd"/>
      <w:r w:rsidRPr="004A2B45">
        <w:rPr>
          <w:sz w:val="16"/>
          <w:szCs w:val="20"/>
        </w:rPr>
        <w:t xml:space="preserve"> of a clay shale: Strength, hydro-mechanical couplings and failure processes. Journal of Geophysical Research: Solid Earth, 128, e2023JB027382. https://doi. org/10.1029/2023JB027382</w:t>
      </w:r>
    </w:p>
    <w:p w14:paraId="5BEBADDD" w14:textId="7A394954" w:rsidR="00921541" w:rsidRPr="004A2B45" w:rsidRDefault="00921541" w:rsidP="00056E38">
      <w:pPr>
        <w:ind w:left="142" w:hanging="142"/>
        <w:rPr>
          <w:sz w:val="16"/>
          <w:szCs w:val="20"/>
        </w:rPr>
      </w:pPr>
      <w:r w:rsidRPr="00921541">
        <w:rPr>
          <w:sz w:val="16"/>
          <w:szCs w:val="20"/>
        </w:rPr>
        <w:t>Wiseall, A.C., Cuss, R.J., Graham, C.C. and Harrington, J.F., 2015. The visualization of flow paths in experimental studies of clay-rich materials. Mineralogical Magazine, 79(6), pp.1335-1342.</w:t>
      </w:r>
    </w:p>
    <w:p w14:paraId="799FCA9A" w14:textId="150ABC79" w:rsidR="002518DA" w:rsidRDefault="00D42F60">
      <w:pPr>
        <w:ind w:left="142" w:hanging="142"/>
        <w:rPr>
          <w:sz w:val="16"/>
          <w:szCs w:val="20"/>
        </w:rPr>
      </w:pPr>
      <w:r w:rsidRPr="004A2B45">
        <w:rPr>
          <w:sz w:val="16"/>
          <w:szCs w:val="20"/>
        </w:rPr>
        <w:t>X</w:t>
      </w:r>
      <w:r>
        <w:rPr>
          <w:sz w:val="16"/>
          <w:szCs w:val="20"/>
        </w:rPr>
        <w:t>u</w:t>
      </w:r>
      <w:r w:rsidRPr="004A2B45">
        <w:rPr>
          <w:sz w:val="16"/>
          <w:szCs w:val="20"/>
        </w:rPr>
        <w:t>, W., S</w:t>
      </w:r>
      <w:r>
        <w:rPr>
          <w:sz w:val="16"/>
          <w:szCs w:val="20"/>
        </w:rPr>
        <w:t>hao</w:t>
      </w:r>
      <w:r w:rsidRPr="004A2B45">
        <w:rPr>
          <w:sz w:val="16"/>
          <w:szCs w:val="20"/>
        </w:rPr>
        <w:t>, H., H</w:t>
      </w:r>
      <w:r>
        <w:rPr>
          <w:sz w:val="16"/>
          <w:szCs w:val="20"/>
        </w:rPr>
        <w:t>esser</w:t>
      </w:r>
      <w:r w:rsidRPr="004A2B45">
        <w:rPr>
          <w:sz w:val="16"/>
          <w:szCs w:val="20"/>
        </w:rPr>
        <w:t>, J., W</w:t>
      </w:r>
      <w:r>
        <w:rPr>
          <w:sz w:val="16"/>
          <w:szCs w:val="20"/>
        </w:rPr>
        <w:t>ang</w:t>
      </w:r>
      <w:r w:rsidRPr="004A2B45">
        <w:rPr>
          <w:sz w:val="16"/>
          <w:szCs w:val="20"/>
        </w:rPr>
        <w:t>, W., S</w:t>
      </w:r>
      <w:r>
        <w:rPr>
          <w:sz w:val="16"/>
          <w:szCs w:val="20"/>
        </w:rPr>
        <w:t>chuster</w:t>
      </w:r>
      <w:r w:rsidRPr="004A2B45">
        <w:rPr>
          <w:sz w:val="16"/>
          <w:szCs w:val="20"/>
        </w:rPr>
        <w:t xml:space="preserve">, K. </w:t>
      </w:r>
      <w:r>
        <w:rPr>
          <w:sz w:val="16"/>
          <w:szCs w:val="20"/>
        </w:rPr>
        <w:t>and</w:t>
      </w:r>
      <w:r w:rsidRPr="004A2B45">
        <w:rPr>
          <w:sz w:val="16"/>
          <w:szCs w:val="20"/>
        </w:rPr>
        <w:t xml:space="preserve"> K</w:t>
      </w:r>
      <w:r>
        <w:rPr>
          <w:sz w:val="16"/>
          <w:szCs w:val="20"/>
        </w:rPr>
        <w:t>olditz</w:t>
      </w:r>
      <w:r w:rsidRPr="004A2B45">
        <w:rPr>
          <w:sz w:val="16"/>
          <w:szCs w:val="20"/>
        </w:rPr>
        <w:t xml:space="preserve">, O. </w:t>
      </w:r>
      <w:r>
        <w:rPr>
          <w:sz w:val="16"/>
          <w:szCs w:val="20"/>
        </w:rPr>
        <w:t>(</w:t>
      </w:r>
      <w:r w:rsidRPr="004A2B45">
        <w:rPr>
          <w:sz w:val="16"/>
          <w:szCs w:val="20"/>
        </w:rPr>
        <w:t>2013</w:t>
      </w:r>
      <w:r>
        <w:rPr>
          <w:sz w:val="16"/>
          <w:szCs w:val="20"/>
        </w:rPr>
        <w:t>)</w:t>
      </w:r>
      <w:r w:rsidRPr="004A2B45">
        <w:rPr>
          <w:sz w:val="16"/>
          <w:szCs w:val="20"/>
        </w:rPr>
        <w:t xml:space="preserve"> Coupled multiphase flow and elasto-plastic modelling of in-situ gas injection experiments in saturated claystone (Mont Terri Rock Laboratory). Engineering Geology, 157, 55-68.</w:t>
      </w:r>
    </w:p>
    <w:p w14:paraId="7306CFB9" w14:textId="380D48F3" w:rsidR="00951B2D" w:rsidRPr="004A2B45" w:rsidRDefault="004871D3" w:rsidP="004871D3">
      <w:pPr>
        <w:ind w:left="142" w:hanging="142"/>
        <w:rPr>
          <w:sz w:val="16"/>
          <w:szCs w:val="20"/>
        </w:rPr>
      </w:pPr>
      <w:r w:rsidRPr="004871D3">
        <w:rPr>
          <w:sz w:val="16"/>
          <w:szCs w:val="20"/>
        </w:rPr>
        <w:t>Ziegler, M., Wang, R. and Loew, S., 2026. Progressive failure of a circular excavation drilled through faulted clay shale—Experimental setup, rock mass structures and damage evolution at excavation boundary. Engineering Geology, p.108993.</w:t>
      </w:r>
    </w:p>
    <w:sectPr w:rsidR="00951B2D" w:rsidRPr="004A2B45" w:rsidSect="00F512A5">
      <w:footerReference w:type="default" r:id="rId38"/>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85602" w14:textId="77777777" w:rsidR="00F43B1D" w:rsidRDefault="00F43B1D" w:rsidP="006D0C96">
      <w:pPr>
        <w:spacing w:line="240" w:lineRule="auto"/>
      </w:pPr>
      <w:r>
        <w:separator/>
      </w:r>
    </w:p>
  </w:endnote>
  <w:endnote w:type="continuationSeparator" w:id="0">
    <w:p w14:paraId="16DAD3EF" w14:textId="77777777" w:rsidR="00F43B1D" w:rsidRDefault="00F43B1D"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EndPr>
      <w:rPr>
        <w:noProof/>
      </w:rPr>
    </w:sdtEndPr>
    <w:sdtContent>
      <w:p w14:paraId="5576ABD1" w14:textId="77777777" w:rsidR="006D0C96" w:rsidRDefault="006D0C96">
        <w:pPr>
          <w:pStyle w:val="Footer"/>
          <w:jc w:val="center"/>
        </w:pPr>
        <w:r>
          <w:fldChar w:fldCharType="begin"/>
        </w:r>
        <w:r>
          <w:instrText xml:space="preserve"> PAGE   \* MERGEFORMAT </w:instrText>
        </w:r>
        <w:r>
          <w:fldChar w:fldCharType="separate"/>
        </w:r>
        <w:r w:rsidR="003118C8">
          <w:rPr>
            <w:noProof/>
          </w:rPr>
          <w:t>2</w:t>
        </w:r>
        <w:r>
          <w:rPr>
            <w:noProof/>
          </w:rPr>
          <w:fldChar w:fldCharType="end"/>
        </w:r>
      </w:p>
    </w:sdtContent>
  </w:sdt>
  <w:p w14:paraId="44AA5123" w14:textId="77777777" w:rsidR="006D0C96" w:rsidRDefault="006D0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D29B9" w14:textId="77777777" w:rsidR="00F43B1D" w:rsidRDefault="00F43B1D" w:rsidP="006D0C96">
      <w:pPr>
        <w:spacing w:line="240" w:lineRule="auto"/>
      </w:pPr>
      <w:r>
        <w:separator/>
      </w:r>
    </w:p>
  </w:footnote>
  <w:footnote w:type="continuationSeparator" w:id="0">
    <w:p w14:paraId="19251C00" w14:textId="77777777" w:rsidR="00F43B1D" w:rsidRDefault="00F43B1D" w:rsidP="006D0C96">
      <w:pPr>
        <w:spacing w:line="240" w:lineRule="auto"/>
      </w:pPr>
      <w:r>
        <w:continuationSeparator/>
      </w:r>
    </w:p>
  </w:footnote>
  <w:footnote w:id="1">
    <w:p w14:paraId="69013525" w14:textId="77777777" w:rsidR="00833376" w:rsidRDefault="00833376" w:rsidP="00833376">
      <w:pPr>
        <w:pStyle w:val="FootnoteText"/>
      </w:pPr>
      <w:r>
        <w:rPr>
          <w:rStyle w:val="FootnoteReference"/>
        </w:rPr>
        <w:footnoteRef/>
      </w:r>
      <w:r>
        <w:t xml:space="preserve"> Because of the steady flow seen at the pressure hold stages (</w:t>
      </w:r>
      <w:r>
        <w:fldChar w:fldCharType="begin"/>
      </w:r>
      <w:r>
        <w:instrText xml:space="preserve"> REF _Ref236822995 \h </w:instrText>
      </w:r>
      <w:r>
        <w:fldChar w:fldCharType="separate"/>
      </w:r>
      <w:r>
        <w:t>Fig.</w:t>
      </w:r>
      <w:r>
        <w:rPr>
          <w:noProof/>
        </w:rPr>
        <w:t>5</w:t>
      </w:r>
      <w:r>
        <w:fldChar w:fldCharType="end"/>
      </w:r>
      <w:r>
        <w:t>b), the volume used in the estimation of the gas pressure from the ideal gas law for each ramp was adjusted.</w:t>
      </w:r>
    </w:p>
  </w:footnote>
  <w:footnote w:id="2">
    <w:p w14:paraId="36923529" w14:textId="487B505B" w:rsidR="009D1279" w:rsidRDefault="009D1279">
      <w:pPr>
        <w:pStyle w:val="FootnoteText"/>
      </w:pPr>
      <w:r>
        <w:rPr>
          <w:rStyle w:val="FootnoteReference"/>
        </w:rPr>
        <w:footnoteRef/>
      </w:r>
      <w:r>
        <w:t xml:space="preserve"> While estimating pathway volume is</w:t>
      </w:r>
      <w:r w:rsidR="00E923E8">
        <w:t xml:space="preserve"> a simplification because of pressure variation along pathways, it gives an indication of </w:t>
      </w:r>
      <w:r w:rsidR="00F217A1">
        <w:t xml:space="preserve">the </w:t>
      </w:r>
      <w:r w:rsidR="00E923E8">
        <w:t>minimum</w:t>
      </w:r>
      <w:r w:rsidR="00185840">
        <w:t xml:space="preserve"> volume required to generate pressure reduction.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1D11914"/>
    <w:multiLevelType w:val="hybridMultilevel"/>
    <w:tmpl w:val="8D1AB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2F0E17"/>
    <w:multiLevelType w:val="hybridMultilevel"/>
    <w:tmpl w:val="7D382ED2"/>
    <w:lvl w:ilvl="0" w:tplc="B560A216">
      <w:start w:val="1"/>
      <w:numFmt w:val="bullet"/>
      <w:lvlText w:val=""/>
      <w:lvlJc w:val="left"/>
      <w:pPr>
        <w:ind w:left="720" w:hanging="360"/>
      </w:pPr>
      <w:rPr>
        <w:rFonts w:ascii="Symbol" w:hAnsi="Symbol"/>
      </w:rPr>
    </w:lvl>
    <w:lvl w:ilvl="1" w:tplc="C19AB51C">
      <w:start w:val="1"/>
      <w:numFmt w:val="bullet"/>
      <w:lvlText w:val=""/>
      <w:lvlJc w:val="left"/>
      <w:pPr>
        <w:ind w:left="720" w:hanging="360"/>
      </w:pPr>
      <w:rPr>
        <w:rFonts w:ascii="Symbol" w:hAnsi="Symbol"/>
      </w:rPr>
    </w:lvl>
    <w:lvl w:ilvl="2" w:tplc="62C8F2DE">
      <w:start w:val="1"/>
      <w:numFmt w:val="bullet"/>
      <w:lvlText w:val=""/>
      <w:lvlJc w:val="left"/>
      <w:pPr>
        <w:ind w:left="720" w:hanging="360"/>
      </w:pPr>
      <w:rPr>
        <w:rFonts w:ascii="Symbol" w:hAnsi="Symbol"/>
      </w:rPr>
    </w:lvl>
    <w:lvl w:ilvl="3" w:tplc="BA341576">
      <w:start w:val="1"/>
      <w:numFmt w:val="bullet"/>
      <w:lvlText w:val=""/>
      <w:lvlJc w:val="left"/>
      <w:pPr>
        <w:ind w:left="720" w:hanging="360"/>
      </w:pPr>
      <w:rPr>
        <w:rFonts w:ascii="Symbol" w:hAnsi="Symbol"/>
      </w:rPr>
    </w:lvl>
    <w:lvl w:ilvl="4" w:tplc="D2048EF2">
      <w:start w:val="1"/>
      <w:numFmt w:val="bullet"/>
      <w:lvlText w:val=""/>
      <w:lvlJc w:val="left"/>
      <w:pPr>
        <w:ind w:left="720" w:hanging="360"/>
      </w:pPr>
      <w:rPr>
        <w:rFonts w:ascii="Symbol" w:hAnsi="Symbol"/>
      </w:rPr>
    </w:lvl>
    <w:lvl w:ilvl="5" w:tplc="83C0C8D4">
      <w:start w:val="1"/>
      <w:numFmt w:val="bullet"/>
      <w:lvlText w:val=""/>
      <w:lvlJc w:val="left"/>
      <w:pPr>
        <w:ind w:left="720" w:hanging="360"/>
      </w:pPr>
      <w:rPr>
        <w:rFonts w:ascii="Symbol" w:hAnsi="Symbol"/>
      </w:rPr>
    </w:lvl>
    <w:lvl w:ilvl="6" w:tplc="20162D9A">
      <w:start w:val="1"/>
      <w:numFmt w:val="bullet"/>
      <w:lvlText w:val=""/>
      <w:lvlJc w:val="left"/>
      <w:pPr>
        <w:ind w:left="720" w:hanging="360"/>
      </w:pPr>
      <w:rPr>
        <w:rFonts w:ascii="Symbol" w:hAnsi="Symbol"/>
      </w:rPr>
    </w:lvl>
    <w:lvl w:ilvl="7" w:tplc="B2FE3294">
      <w:start w:val="1"/>
      <w:numFmt w:val="bullet"/>
      <w:lvlText w:val=""/>
      <w:lvlJc w:val="left"/>
      <w:pPr>
        <w:ind w:left="720" w:hanging="360"/>
      </w:pPr>
      <w:rPr>
        <w:rFonts w:ascii="Symbol" w:hAnsi="Symbol"/>
      </w:rPr>
    </w:lvl>
    <w:lvl w:ilvl="8" w:tplc="D9F8AD5E">
      <w:start w:val="1"/>
      <w:numFmt w:val="bullet"/>
      <w:lvlText w:val=""/>
      <w:lvlJc w:val="left"/>
      <w:pPr>
        <w:ind w:left="720" w:hanging="360"/>
      </w:pPr>
      <w:rPr>
        <w:rFonts w:ascii="Symbol" w:hAnsi="Symbol"/>
      </w:rPr>
    </w:lvl>
  </w:abstractNum>
  <w:abstractNum w:abstractNumId="4" w15:restartNumberingAfterBreak="0">
    <w:nsid w:val="52FC4E1E"/>
    <w:multiLevelType w:val="hybridMultilevel"/>
    <w:tmpl w:val="49722156"/>
    <w:lvl w:ilvl="0" w:tplc="2774EDEC">
      <w:start w:val="1"/>
      <w:numFmt w:val="bullet"/>
      <w:lvlText w:val=""/>
      <w:lvlJc w:val="left"/>
      <w:pPr>
        <w:ind w:left="720" w:hanging="360"/>
      </w:pPr>
      <w:rPr>
        <w:rFonts w:ascii="Symbol" w:hAnsi="Symbol"/>
      </w:rPr>
    </w:lvl>
    <w:lvl w:ilvl="1" w:tplc="01124DBC">
      <w:start w:val="1"/>
      <w:numFmt w:val="bullet"/>
      <w:lvlText w:val=""/>
      <w:lvlJc w:val="left"/>
      <w:pPr>
        <w:ind w:left="720" w:hanging="360"/>
      </w:pPr>
      <w:rPr>
        <w:rFonts w:ascii="Symbol" w:hAnsi="Symbol"/>
      </w:rPr>
    </w:lvl>
    <w:lvl w:ilvl="2" w:tplc="9E8261E4">
      <w:start w:val="1"/>
      <w:numFmt w:val="bullet"/>
      <w:lvlText w:val=""/>
      <w:lvlJc w:val="left"/>
      <w:pPr>
        <w:ind w:left="720" w:hanging="360"/>
      </w:pPr>
      <w:rPr>
        <w:rFonts w:ascii="Symbol" w:hAnsi="Symbol"/>
      </w:rPr>
    </w:lvl>
    <w:lvl w:ilvl="3" w:tplc="0218B0EE">
      <w:start w:val="1"/>
      <w:numFmt w:val="bullet"/>
      <w:lvlText w:val=""/>
      <w:lvlJc w:val="left"/>
      <w:pPr>
        <w:ind w:left="720" w:hanging="360"/>
      </w:pPr>
      <w:rPr>
        <w:rFonts w:ascii="Symbol" w:hAnsi="Symbol"/>
      </w:rPr>
    </w:lvl>
    <w:lvl w:ilvl="4" w:tplc="4B461FFA">
      <w:start w:val="1"/>
      <w:numFmt w:val="bullet"/>
      <w:lvlText w:val=""/>
      <w:lvlJc w:val="left"/>
      <w:pPr>
        <w:ind w:left="720" w:hanging="360"/>
      </w:pPr>
      <w:rPr>
        <w:rFonts w:ascii="Symbol" w:hAnsi="Symbol"/>
      </w:rPr>
    </w:lvl>
    <w:lvl w:ilvl="5" w:tplc="409E3B1C">
      <w:start w:val="1"/>
      <w:numFmt w:val="bullet"/>
      <w:lvlText w:val=""/>
      <w:lvlJc w:val="left"/>
      <w:pPr>
        <w:ind w:left="720" w:hanging="360"/>
      </w:pPr>
      <w:rPr>
        <w:rFonts w:ascii="Symbol" w:hAnsi="Symbol"/>
      </w:rPr>
    </w:lvl>
    <w:lvl w:ilvl="6" w:tplc="25FECB40">
      <w:start w:val="1"/>
      <w:numFmt w:val="bullet"/>
      <w:lvlText w:val=""/>
      <w:lvlJc w:val="left"/>
      <w:pPr>
        <w:ind w:left="720" w:hanging="360"/>
      </w:pPr>
      <w:rPr>
        <w:rFonts w:ascii="Symbol" w:hAnsi="Symbol"/>
      </w:rPr>
    </w:lvl>
    <w:lvl w:ilvl="7" w:tplc="0242DFD8">
      <w:start w:val="1"/>
      <w:numFmt w:val="bullet"/>
      <w:lvlText w:val=""/>
      <w:lvlJc w:val="left"/>
      <w:pPr>
        <w:ind w:left="720" w:hanging="360"/>
      </w:pPr>
      <w:rPr>
        <w:rFonts w:ascii="Symbol" w:hAnsi="Symbol"/>
      </w:rPr>
    </w:lvl>
    <w:lvl w:ilvl="8" w:tplc="DAD4A9D8">
      <w:start w:val="1"/>
      <w:numFmt w:val="bullet"/>
      <w:lvlText w:val=""/>
      <w:lvlJc w:val="left"/>
      <w:pPr>
        <w:ind w:left="720" w:hanging="360"/>
      </w:pPr>
      <w:rPr>
        <w:rFonts w:ascii="Symbol" w:hAnsi="Symbol"/>
      </w:rPr>
    </w:lvl>
  </w:abstractNum>
  <w:abstractNum w:abstractNumId="5" w15:restartNumberingAfterBreak="0">
    <w:nsid w:val="57744D4A"/>
    <w:multiLevelType w:val="hybridMultilevel"/>
    <w:tmpl w:val="EF264E08"/>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805780240">
    <w:abstractNumId w:val="2"/>
  </w:num>
  <w:num w:numId="2" w16cid:durableId="1476216129">
    <w:abstractNumId w:val="2"/>
  </w:num>
  <w:num w:numId="3" w16cid:durableId="982927824">
    <w:abstractNumId w:val="0"/>
  </w:num>
  <w:num w:numId="4" w16cid:durableId="1341657788">
    <w:abstractNumId w:val="5"/>
  </w:num>
  <w:num w:numId="5" w16cid:durableId="1160773882">
    <w:abstractNumId w:val="1"/>
  </w:num>
  <w:num w:numId="6" w16cid:durableId="1190266488">
    <w:abstractNumId w:val="3"/>
  </w:num>
  <w:num w:numId="7" w16cid:durableId="4343307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7C6"/>
    <w:rsid w:val="00001A39"/>
    <w:rsid w:val="0000231F"/>
    <w:rsid w:val="00002AA6"/>
    <w:rsid w:val="000044CF"/>
    <w:rsid w:val="0000554C"/>
    <w:rsid w:val="00010654"/>
    <w:rsid w:val="00011695"/>
    <w:rsid w:val="000129E6"/>
    <w:rsid w:val="00013799"/>
    <w:rsid w:val="00014D11"/>
    <w:rsid w:val="00015845"/>
    <w:rsid w:val="000170BC"/>
    <w:rsid w:val="00017B89"/>
    <w:rsid w:val="00020A83"/>
    <w:rsid w:val="00020EA7"/>
    <w:rsid w:val="00022606"/>
    <w:rsid w:val="0002394C"/>
    <w:rsid w:val="00026491"/>
    <w:rsid w:val="00033E19"/>
    <w:rsid w:val="00034220"/>
    <w:rsid w:val="0003678A"/>
    <w:rsid w:val="00037927"/>
    <w:rsid w:val="00040005"/>
    <w:rsid w:val="0004093A"/>
    <w:rsid w:val="00041A84"/>
    <w:rsid w:val="000431A9"/>
    <w:rsid w:val="00044903"/>
    <w:rsid w:val="00050FE0"/>
    <w:rsid w:val="000520EE"/>
    <w:rsid w:val="000528E8"/>
    <w:rsid w:val="00052984"/>
    <w:rsid w:val="00053D94"/>
    <w:rsid w:val="00053F87"/>
    <w:rsid w:val="00054321"/>
    <w:rsid w:val="000549B3"/>
    <w:rsid w:val="000558BA"/>
    <w:rsid w:val="0005690A"/>
    <w:rsid w:val="00056C97"/>
    <w:rsid w:val="00056E38"/>
    <w:rsid w:val="00057096"/>
    <w:rsid w:val="0005768D"/>
    <w:rsid w:val="000576E6"/>
    <w:rsid w:val="00060619"/>
    <w:rsid w:val="00060F16"/>
    <w:rsid w:val="00061AD5"/>
    <w:rsid w:val="0006207A"/>
    <w:rsid w:val="00063A0B"/>
    <w:rsid w:val="000642F0"/>
    <w:rsid w:val="00070286"/>
    <w:rsid w:val="000707B5"/>
    <w:rsid w:val="00074618"/>
    <w:rsid w:val="00074BBE"/>
    <w:rsid w:val="00075F28"/>
    <w:rsid w:val="00076677"/>
    <w:rsid w:val="000773AE"/>
    <w:rsid w:val="0007777F"/>
    <w:rsid w:val="00080077"/>
    <w:rsid w:val="00082DD9"/>
    <w:rsid w:val="00083DD1"/>
    <w:rsid w:val="0008477A"/>
    <w:rsid w:val="00084789"/>
    <w:rsid w:val="00086203"/>
    <w:rsid w:val="00091241"/>
    <w:rsid w:val="000931D9"/>
    <w:rsid w:val="00093CAD"/>
    <w:rsid w:val="00094B26"/>
    <w:rsid w:val="00096D0E"/>
    <w:rsid w:val="00097E20"/>
    <w:rsid w:val="000A0584"/>
    <w:rsid w:val="000A0DA6"/>
    <w:rsid w:val="000A0EF9"/>
    <w:rsid w:val="000A1AA1"/>
    <w:rsid w:val="000A1B66"/>
    <w:rsid w:val="000A3E3D"/>
    <w:rsid w:val="000A44C8"/>
    <w:rsid w:val="000A5038"/>
    <w:rsid w:val="000A6EA5"/>
    <w:rsid w:val="000B0670"/>
    <w:rsid w:val="000B0D1A"/>
    <w:rsid w:val="000B2DB2"/>
    <w:rsid w:val="000B47E3"/>
    <w:rsid w:val="000B585F"/>
    <w:rsid w:val="000B7B50"/>
    <w:rsid w:val="000C039A"/>
    <w:rsid w:val="000C18FE"/>
    <w:rsid w:val="000C2578"/>
    <w:rsid w:val="000C2D47"/>
    <w:rsid w:val="000C3857"/>
    <w:rsid w:val="000C3A9F"/>
    <w:rsid w:val="000C47A4"/>
    <w:rsid w:val="000C4861"/>
    <w:rsid w:val="000C7AD0"/>
    <w:rsid w:val="000D0F4A"/>
    <w:rsid w:val="000D2111"/>
    <w:rsid w:val="000D412C"/>
    <w:rsid w:val="000D4ED0"/>
    <w:rsid w:val="000D55DD"/>
    <w:rsid w:val="000D70D4"/>
    <w:rsid w:val="000E017D"/>
    <w:rsid w:val="000E1919"/>
    <w:rsid w:val="000E21F8"/>
    <w:rsid w:val="000E385C"/>
    <w:rsid w:val="000E50AA"/>
    <w:rsid w:val="000E535C"/>
    <w:rsid w:val="000E5B54"/>
    <w:rsid w:val="000E6A5D"/>
    <w:rsid w:val="000E7D46"/>
    <w:rsid w:val="000F05F1"/>
    <w:rsid w:val="000F0643"/>
    <w:rsid w:val="000F0E37"/>
    <w:rsid w:val="000F10FB"/>
    <w:rsid w:val="000F1E01"/>
    <w:rsid w:val="000F2A56"/>
    <w:rsid w:val="000F31B4"/>
    <w:rsid w:val="000F3E38"/>
    <w:rsid w:val="000F5C14"/>
    <w:rsid w:val="000F5FA6"/>
    <w:rsid w:val="000F6475"/>
    <w:rsid w:val="000F6F3D"/>
    <w:rsid w:val="000F7A0C"/>
    <w:rsid w:val="001005D0"/>
    <w:rsid w:val="00100908"/>
    <w:rsid w:val="00105772"/>
    <w:rsid w:val="00105E0D"/>
    <w:rsid w:val="00106EE0"/>
    <w:rsid w:val="00110270"/>
    <w:rsid w:val="00112A77"/>
    <w:rsid w:val="00113151"/>
    <w:rsid w:val="00113F49"/>
    <w:rsid w:val="00115CBA"/>
    <w:rsid w:val="001207C5"/>
    <w:rsid w:val="001210C1"/>
    <w:rsid w:val="00121274"/>
    <w:rsid w:val="00122581"/>
    <w:rsid w:val="001225B1"/>
    <w:rsid w:val="00122BF1"/>
    <w:rsid w:val="001236CC"/>
    <w:rsid w:val="00124047"/>
    <w:rsid w:val="00124236"/>
    <w:rsid w:val="00124282"/>
    <w:rsid w:val="001260AC"/>
    <w:rsid w:val="00131ECE"/>
    <w:rsid w:val="00133047"/>
    <w:rsid w:val="00133402"/>
    <w:rsid w:val="00133C9A"/>
    <w:rsid w:val="00135329"/>
    <w:rsid w:val="00135563"/>
    <w:rsid w:val="001364B5"/>
    <w:rsid w:val="001364DD"/>
    <w:rsid w:val="0013778A"/>
    <w:rsid w:val="00140533"/>
    <w:rsid w:val="00142553"/>
    <w:rsid w:val="001477B7"/>
    <w:rsid w:val="00147805"/>
    <w:rsid w:val="00147905"/>
    <w:rsid w:val="001520F8"/>
    <w:rsid w:val="00153261"/>
    <w:rsid w:val="001541B1"/>
    <w:rsid w:val="00156EE5"/>
    <w:rsid w:val="00157698"/>
    <w:rsid w:val="00160F05"/>
    <w:rsid w:val="00161A6E"/>
    <w:rsid w:val="00161FCC"/>
    <w:rsid w:val="00164B4B"/>
    <w:rsid w:val="00167CC4"/>
    <w:rsid w:val="00167EF9"/>
    <w:rsid w:val="00167F97"/>
    <w:rsid w:val="001705DB"/>
    <w:rsid w:val="00171F44"/>
    <w:rsid w:val="00172CB0"/>
    <w:rsid w:val="00174139"/>
    <w:rsid w:val="001748FA"/>
    <w:rsid w:val="00175BEE"/>
    <w:rsid w:val="00175C86"/>
    <w:rsid w:val="0018063D"/>
    <w:rsid w:val="00180A7D"/>
    <w:rsid w:val="00180B03"/>
    <w:rsid w:val="0018250F"/>
    <w:rsid w:val="00182ACB"/>
    <w:rsid w:val="00182BC9"/>
    <w:rsid w:val="001830A8"/>
    <w:rsid w:val="00185840"/>
    <w:rsid w:val="00186605"/>
    <w:rsid w:val="00191683"/>
    <w:rsid w:val="0019506D"/>
    <w:rsid w:val="001970D5"/>
    <w:rsid w:val="0019746E"/>
    <w:rsid w:val="001A0CC6"/>
    <w:rsid w:val="001A11D5"/>
    <w:rsid w:val="001A123B"/>
    <w:rsid w:val="001A1247"/>
    <w:rsid w:val="001A23AB"/>
    <w:rsid w:val="001A5F04"/>
    <w:rsid w:val="001A7E5C"/>
    <w:rsid w:val="001B08AE"/>
    <w:rsid w:val="001B0F3B"/>
    <w:rsid w:val="001B22B6"/>
    <w:rsid w:val="001B29F8"/>
    <w:rsid w:val="001B30C1"/>
    <w:rsid w:val="001B44A9"/>
    <w:rsid w:val="001C03AD"/>
    <w:rsid w:val="001C0F84"/>
    <w:rsid w:val="001C16FE"/>
    <w:rsid w:val="001C357D"/>
    <w:rsid w:val="001C40EF"/>
    <w:rsid w:val="001C4DF7"/>
    <w:rsid w:val="001C5EB9"/>
    <w:rsid w:val="001C5FEF"/>
    <w:rsid w:val="001C6AA4"/>
    <w:rsid w:val="001C766F"/>
    <w:rsid w:val="001D0FFA"/>
    <w:rsid w:val="001D15C9"/>
    <w:rsid w:val="001D16FD"/>
    <w:rsid w:val="001D1A68"/>
    <w:rsid w:val="001D264C"/>
    <w:rsid w:val="001D2914"/>
    <w:rsid w:val="001D35E2"/>
    <w:rsid w:val="001D3E26"/>
    <w:rsid w:val="001D3EF0"/>
    <w:rsid w:val="001D52BB"/>
    <w:rsid w:val="001D72C8"/>
    <w:rsid w:val="001E0CE5"/>
    <w:rsid w:val="001E33C7"/>
    <w:rsid w:val="001E6694"/>
    <w:rsid w:val="001E7751"/>
    <w:rsid w:val="001F0AC7"/>
    <w:rsid w:val="001F118E"/>
    <w:rsid w:val="001F193E"/>
    <w:rsid w:val="001F3815"/>
    <w:rsid w:val="001F4649"/>
    <w:rsid w:val="001F5A38"/>
    <w:rsid w:val="001F6566"/>
    <w:rsid w:val="001F6DF2"/>
    <w:rsid w:val="00200B97"/>
    <w:rsid w:val="00201B66"/>
    <w:rsid w:val="00202211"/>
    <w:rsid w:val="00203F92"/>
    <w:rsid w:val="002040B7"/>
    <w:rsid w:val="002049EB"/>
    <w:rsid w:val="00206F01"/>
    <w:rsid w:val="0021082C"/>
    <w:rsid w:val="00211936"/>
    <w:rsid w:val="00211C1C"/>
    <w:rsid w:val="00211FB3"/>
    <w:rsid w:val="00213A09"/>
    <w:rsid w:val="00214C09"/>
    <w:rsid w:val="002157DB"/>
    <w:rsid w:val="00217C21"/>
    <w:rsid w:val="0022045B"/>
    <w:rsid w:val="00221C58"/>
    <w:rsid w:val="002227E2"/>
    <w:rsid w:val="00224DE0"/>
    <w:rsid w:val="00224E0F"/>
    <w:rsid w:val="00225C71"/>
    <w:rsid w:val="002265C3"/>
    <w:rsid w:val="00230064"/>
    <w:rsid w:val="0023090C"/>
    <w:rsid w:val="00230F37"/>
    <w:rsid w:val="0023286C"/>
    <w:rsid w:val="0023311C"/>
    <w:rsid w:val="00233BA6"/>
    <w:rsid w:val="00233CAC"/>
    <w:rsid w:val="00233FD4"/>
    <w:rsid w:val="002352F4"/>
    <w:rsid w:val="00235796"/>
    <w:rsid w:val="00236725"/>
    <w:rsid w:val="00243C2B"/>
    <w:rsid w:val="002440FA"/>
    <w:rsid w:val="002451FA"/>
    <w:rsid w:val="002458EB"/>
    <w:rsid w:val="00245AF0"/>
    <w:rsid w:val="00245DBB"/>
    <w:rsid w:val="0024707F"/>
    <w:rsid w:val="00251229"/>
    <w:rsid w:val="002518DA"/>
    <w:rsid w:val="00251FA8"/>
    <w:rsid w:val="002525F6"/>
    <w:rsid w:val="00253641"/>
    <w:rsid w:val="00254182"/>
    <w:rsid w:val="00255E8E"/>
    <w:rsid w:val="002620CF"/>
    <w:rsid w:val="00262145"/>
    <w:rsid w:val="00262434"/>
    <w:rsid w:val="002633EC"/>
    <w:rsid w:val="002647BF"/>
    <w:rsid w:val="002658CF"/>
    <w:rsid w:val="00266243"/>
    <w:rsid w:val="002663F9"/>
    <w:rsid w:val="0026749E"/>
    <w:rsid w:val="00267F2E"/>
    <w:rsid w:val="00270242"/>
    <w:rsid w:val="00271AA7"/>
    <w:rsid w:val="0027204F"/>
    <w:rsid w:val="00274655"/>
    <w:rsid w:val="00276E25"/>
    <w:rsid w:val="00277D88"/>
    <w:rsid w:val="00277F69"/>
    <w:rsid w:val="00281D6B"/>
    <w:rsid w:val="00282490"/>
    <w:rsid w:val="00282622"/>
    <w:rsid w:val="00282BE5"/>
    <w:rsid w:val="002842BB"/>
    <w:rsid w:val="00284909"/>
    <w:rsid w:val="002849B4"/>
    <w:rsid w:val="00286D5A"/>
    <w:rsid w:val="00286EF0"/>
    <w:rsid w:val="00290174"/>
    <w:rsid w:val="002901F0"/>
    <w:rsid w:val="002934D0"/>
    <w:rsid w:val="00294817"/>
    <w:rsid w:val="00294CB3"/>
    <w:rsid w:val="00295D42"/>
    <w:rsid w:val="00296BED"/>
    <w:rsid w:val="00296C28"/>
    <w:rsid w:val="002970D5"/>
    <w:rsid w:val="002A011C"/>
    <w:rsid w:val="002A0926"/>
    <w:rsid w:val="002A179D"/>
    <w:rsid w:val="002A215E"/>
    <w:rsid w:val="002A3F07"/>
    <w:rsid w:val="002A45B5"/>
    <w:rsid w:val="002A485D"/>
    <w:rsid w:val="002A538D"/>
    <w:rsid w:val="002A58DF"/>
    <w:rsid w:val="002A629F"/>
    <w:rsid w:val="002A72F0"/>
    <w:rsid w:val="002A766B"/>
    <w:rsid w:val="002A7F82"/>
    <w:rsid w:val="002B0C7C"/>
    <w:rsid w:val="002B126F"/>
    <w:rsid w:val="002B1DE4"/>
    <w:rsid w:val="002B2C6E"/>
    <w:rsid w:val="002B425E"/>
    <w:rsid w:val="002B4BB1"/>
    <w:rsid w:val="002B4D6B"/>
    <w:rsid w:val="002B5959"/>
    <w:rsid w:val="002B5A15"/>
    <w:rsid w:val="002B764E"/>
    <w:rsid w:val="002B788C"/>
    <w:rsid w:val="002C1473"/>
    <w:rsid w:val="002C307C"/>
    <w:rsid w:val="002C370B"/>
    <w:rsid w:val="002C4056"/>
    <w:rsid w:val="002C4D2B"/>
    <w:rsid w:val="002C69B9"/>
    <w:rsid w:val="002D1324"/>
    <w:rsid w:val="002D1549"/>
    <w:rsid w:val="002D253C"/>
    <w:rsid w:val="002D34D6"/>
    <w:rsid w:val="002D3FB7"/>
    <w:rsid w:val="002D41AD"/>
    <w:rsid w:val="002D47F0"/>
    <w:rsid w:val="002D552E"/>
    <w:rsid w:val="002D7ECA"/>
    <w:rsid w:val="002E75FA"/>
    <w:rsid w:val="002E7707"/>
    <w:rsid w:val="002E77AD"/>
    <w:rsid w:val="002F1568"/>
    <w:rsid w:val="002F17D7"/>
    <w:rsid w:val="002F2DE2"/>
    <w:rsid w:val="002F3774"/>
    <w:rsid w:val="002F3A13"/>
    <w:rsid w:val="002F413A"/>
    <w:rsid w:val="0030018F"/>
    <w:rsid w:val="00302519"/>
    <w:rsid w:val="003027FE"/>
    <w:rsid w:val="00305638"/>
    <w:rsid w:val="00310C4E"/>
    <w:rsid w:val="003118C8"/>
    <w:rsid w:val="00312D6B"/>
    <w:rsid w:val="00312EB2"/>
    <w:rsid w:val="00314154"/>
    <w:rsid w:val="00314520"/>
    <w:rsid w:val="00314EBF"/>
    <w:rsid w:val="00315F9E"/>
    <w:rsid w:val="00316A73"/>
    <w:rsid w:val="003201B5"/>
    <w:rsid w:val="0032055A"/>
    <w:rsid w:val="00321ABD"/>
    <w:rsid w:val="00321E35"/>
    <w:rsid w:val="00322791"/>
    <w:rsid w:val="003238AC"/>
    <w:rsid w:val="00323F40"/>
    <w:rsid w:val="00324B17"/>
    <w:rsid w:val="0032791B"/>
    <w:rsid w:val="0033021B"/>
    <w:rsid w:val="003305E7"/>
    <w:rsid w:val="00330ED5"/>
    <w:rsid w:val="00331824"/>
    <w:rsid w:val="0033293D"/>
    <w:rsid w:val="00333D10"/>
    <w:rsid w:val="00333E39"/>
    <w:rsid w:val="003355F4"/>
    <w:rsid w:val="00335619"/>
    <w:rsid w:val="003373C1"/>
    <w:rsid w:val="00337BC5"/>
    <w:rsid w:val="00337F46"/>
    <w:rsid w:val="00340825"/>
    <w:rsid w:val="00343D82"/>
    <w:rsid w:val="00344804"/>
    <w:rsid w:val="00344C14"/>
    <w:rsid w:val="00344CA4"/>
    <w:rsid w:val="00345151"/>
    <w:rsid w:val="00345AC5"/>
    <w:rsid w:val="00346399"/>
    <w:rsid w:val="003469A0"/>
    <w:rsid w:val="003475BE"/>
    <w:rsid w:val="00347647"/>
    <w:rsid w:val="003477B7"/>
    <w:rsid w:val="003502A4"/>
    <w:rsid w:val="0035035C"/>
    <w:rsid w:val="00350541"/>
    <w:rsid w:val="0035179C"/>
    <w:rsid w:val="00351EC9"/>
    <w:rsid w:val="00352B58"/>
    <w:rsid w:val="00353886"/>
    <w:rsid w:val="00353CFC"/>
    <w:rsid w:val="0035760A"/>
    <w:rsid w:val="00361528"/>
    <w:rsid w:val="00362CB7"/>
    <w:rsid w:val="0036314A"/>
    <w:rsid w:val="0036419D"/>
    <w:rsid w:val="00365B26"/>
    <w:rsid w:val="00366656"/>
    <w:rsid w:val="00371F08"/>
    <w:rsid w:val="0037278F"/>
    <w:rsid w:val="00372C9F"/>
    <w:rsid w:val="0037442F"/>
    <w:rsid w:val="003749FC"/>
    <w:rsid w:val="00374ED8"/>
    <w:rsid w:val="0037717C"/>
    <w:rsid w:val="003773EB"/>
    <w:rsid w:val="00377E7B"/>
    <w:rsid w:val="003801F6"/>
    <w:rsid w:val="00381655"/>
    <w:rsid w:val="0038475B"/>
    <w:rsid w:val="003865E7"/>
    <w:rsid w:val="00386740"/>
    <w:rsid w:val="00387FDB"/>
    <w:rsid w:val="0039153F"/>
    <w:rsid w:val="00392F8F"/>
    <w:rsid w:val="003933AB"/>
    <w:rsid w:val="003934E2"/>
    <w:rsid w:val="003956EF"/>
    <w:rsid w:val="00397303"/>
    <w:rsid w:val="003973A7"/>
    <w:rsid w:val="003A0C87"/>
    <w:rsid w:val="003A17A4"/>
    <w:rsid w:val="003A20C5"/>
    <w:rsid w:val="003A23B0"/>
    <w:rsid w:val="003A290E"/>
    <w:rsid w:val="003A2B0B"/>
    <w:rsid w:val="003A43DA"/>
    <w:rsid w:val="003A46E1"/>
    <w:rsid w:val="003A4AAB"/>
    <w:rsid w:val="003A4FB4"/>
    <w:rsid w:val="003A4FC2"/>
    <w:rsid w:val="003A553D"/>
    <w:rsid w:val="003A5C9C"/>
    <w:rsid w:val="003A7C36"/>
    <w:rsid w:val="003A7C3E"/>
    <w:rsid w:val="003B20B9"/>
    <w:rsid w:val="003B31E4"/>
    <w:rsid w:val="003B34EA"/>
    <w:rsid w:val="003B45C4"/>
    <w:rsid w:val="003B53A2"/>
    <w:rsid w:val="003B5AA3"/>
    <w:rsid w:val="003B7163"/>
    <w:rsid w:val="003B7364"/>
    <w:rsid w:val="003C185A"/>
    <w:rsid w:val="003C21C8"/>
    <w:rsid w:val="003C2B8A"/>
    <w:rsid w:val="003C48B2"/>
    <w:rsid w:val="003C4C76"/>
    <w:rsid w:val="003C7943"/>
    <w:rsid w:val="003D2DFD"/>
    <w:rsid w:val="003D3369"/>
    <w:rsid w:val="003D356F"/>
    <w:rsid w:val="003D3A12"/>
    <w:rsid w:val="003D4216"/>
    <w:rsid w:val="003D5288"/>
    <w:rsid w:val="003D544E"/>
    <w:rsid w:val="003D5B39"/>
    <w:rsid w:val="003D7E1F"/>
    <w:rsid w:val="003E023F"/>
    <w:rsid w:val="003E09CC"/>
    <w:rsid w:val="003E1028"/>
    <w:rsid w:val="003E18BA"/>
    <w:rsid w:val="003E1E86"/>
    <w:rsid w:val="003E2212"/>
    <w:rsid w:val="003E2D25"/>
    <w:rsid w:val="003E2FC1"/>
    <w:rsid w:val="003E32C7"/>
    <w:rsid w:val="003E3987"/>
    <w:rsid w:val="003E5192"/>
    <w:rsid w:val="003E7274"/>
    <w:rsid w:val="003F0F21"/>
    <w:rsid w:val="003F2B0F"/>
    <w:rsid w:val="003F4325"/>
    <w:rsid w:val="003F4784"/>
    <w:rsid w:val="003F4CFD"/>
    <w:rsid w:val="003F6140"/>
    <w:rsid w:val="003F668F"/>
    <w:rsid w:val="003F68E1"/>
    <w:rsid w:val="0040258F"/>
    <w:rsid w:val="00402C2C"/>
    <w:rsid w:val="00402F34"/>
    <w:rsid w:val="00403858"/>
    <w:rsid w:val="004041DA"/>
    <w:rsid w:val="00405391"/>
    <w:rsid w:val="0041034C"/>
    <w:rsid w:val="00412B30"/>
    <w:rsid w:val="00414934"/>
    <w:rsid w:val="00414CD5"/>
    <w:rsid w:val="004160E4"/>
    <w:rsid w:val="004160E6"/>
    <w:rsid w:val="0041694B"/>
    <w:rsid w:val="00417D46"/>
    <w:rsid w:val="004210A2"/>
    <w:rsid w:val="00422833"/>
    <w:rsid w:val="00423672"/>
    <w:rsid w:val="00423D1E"/>
    <w:rsid w:val="00424322"/>
    <w:rsid w:val="00424791"/>
    <w:rsid w:val="00424DDF"/>
    <w:rsid w:val="00426311"/>
    <w:rsid w:val="00430398"/>
    <w:rsid w:val="00431B8E"/>
    <w:rsid w:val="00432C63"/>
    <w:rsid w:val="004342EB"/>
    <w:rsid w:val="00436F23"/>
    <w:rsid w:val="00440937"/>
    <w:rsid w:val="004420A0"/>
    <w:rsid w:val="0044216F"/>
    <w:rsid w:val="00443AF1"/>
    <w:rsid w:val="00446456"/>
    <w:rsid w:val="00446C04"/>
    <w:rsid w:val="00447D22"/>
    <w:rsid w:val="00450A73"/>
    <w:rsid w:val="00450DB9"/>
    <w:rsid w:val="004514F4"/>
    <w:rsid w:val="00455109"/>
    <w:rsid w:val="00455760"/>
    <w:rsid w:val="00455D18"/>
    <w:rsid w:val="00456E68"/>
    <w:rsid w:val="00457565"/>
    <w:rsid w:val="00457862"/>
    <w:rsid w:val="00460269"/>
    <w:rsid w:val="00460434"/>
    <w:rsid w:val="00460E0B"/>
    <w:rsid w:val="00463568"/>
    <w:rsid w:val="0046544A"/>
    <w:rsid w:val="00465C73"/>
    <w:rsid w:val="00466621"/>
    <w:rsid w:val="00466A3A"/>
    <w:rsid w:val="00466D4C"/>
    <w:rsid w:val="00467EBE"/>
    <w:rsid w:val="00470295"/>
    <w:rsid w:val="00470883"/>
    <w:rsid w:val="00471108"/>
    <w:rsid w:val="00472F60"/>
    <w:rsid w:val="004746EE"/>
    <w:rsid w:val="00474EBF"/>
    <w:rsid w:val="00475362"/>
    <w:rsid w:val="00481452"/>
    <w:rsid w:val="004823BE"/>
    <w:rsid w:val="004826A1"/>
    <w:rsid w:val="00482E78"/>
    <w:rsid w:val="00482F53"/>
    <w:rsid w:val="00482F62"/>
    <w:rsid w:val="004832E4"/>
    <w:rsid w:val="004837BD"/>
    <w:rsid w:val="00483B3D"/>
    <w:rsid w:val="004857B9"/>
    <w:rsid w:val="00486ECC"/>
    <w:rsid w:val="004871D3"/>
    <w:rsid w:val="00487C49"/>
    <w:rsid w:val="004903BF"/>
    <w:rsid w:val="0049056A"/>
    <w:rsid w:val="004911A4"/>
    <w:rsid w:val="00492697"/>
    <w:rsid w:val="00493FD3"/>
    <w:rsid w:val="004942C1"/>
    <w:rsid w:val="00496FB7"/>
    <w:rsid w:val="004973BE"/>
    <w:rsid w:val="004A02FB"/>
    <w:rsid w:val="004A04BF"/>
    <w:rsid w:val="004A0C47"/>
    <w:rsid w:val="004A0FE2"/>
    <w:rsid w:val="004A12C1"/>
    <w:rsid w:val="004A2B45"/>
    <w:rsid w:val="004A2DD9"/>
    <w:rsid w:val="004A314F"/>
    <w:rsid w:val="004A46D0"/>
    <w:rsid w:val="004A4D47"/>
    <w:rsid w:val="004A5590"/>
    <w:rsid w:val="004A5DBC"/>
    <w:rsid w:val="004A658D"/>
    <w:rsid w:val="004A6E30"/>
    <w:rsid w:val="004A6F28"/>
    <w:rsid w:val="004A7123"/>
    <w:rsid w:val="004A72E5"/>
    <w:rsid w:val="004B00C3"/>
    <w:rsid w:val="004B1B88"/>
    <w:rsid w:val="004B20E5"/>
    <w:rsid w:val="004B2A08"/>
    <w:rsid w:val="004B2EEE"/>
    <w:rsid w:val="004B3535"/>
    <w:rsid w:val="004B4620"/>
    <w:rsid w:val="004B4C43"/>
    <w:rsid w:val="004B4EA1"/>
    <w:rsid w:val="004B5F5C"/>
    <w:rsid w:val="004B72CA"/>
    <w:rsid w:val="004C0148"/>
    <w:rsid w:val="004C141F"/>
    <w:rsid w:val="004C191D"/>
    <w:rsid w:val="004C2217"/>
    <w:rsid w:val="004C4275"/>
    <w:rsid w:val="004C55BA"/>
    <w:rsid w:val="004C564F"/>
    <w:rsid w:val="004C60E1"/>
    <w:rsid w:val="004C63CF"/>
    <w:rsid w:val="004C6DB4"/>
    <w:rsid w:val="004D008C"/>
    <w:rsid w:val="004D05F8"/>
    <w:rsid w:val="004D0F1A"/>
    <w:rsid w:val="004D6AE3"/>
    <w:rsid w:val="004E0BA9"/>
    <w:rsid w:val="004E22D2"/>
    <w:rsid w:val="004E356E"/>
    <w:rsid w:val="004E4630"/>
    <w:rsid w:val="004E5B62"/>
    <w:rsid w:val="004E6D26"/>
    <w:rsid w:val="004F18BA"/>
    <w:rsid w:val="004F23D8"/>
    <w:rsid w:val="004F41D7"/>
    <w:rsid w:val="004F44C2"/>
    <w:rsid w:val="004F476C"/>
    <w:rsid w:val="004F5B96"/>
    <w:rsid w:val="004F5E1D"/>
    <w:rsid w:val="004F6914"/>
    <w:rsid w:val="004F757A"/>
    <w:rsid w:val="004F7BD8"/>
    <w:rsid w:val="005006A3"/>
    <w:rsid w:val="005012E0"/>
    <w:rsid w:val="005015D4"/>
    <w:rsid w:val="005016A3"/>
    <w:rsid w:val="005021A2"/>
    <w:rsid w:val="005032D4"/>
    <w:rsid w:val="0050401E"/>
    <w:rsid w:val="005044CE"/>
    <w:rsid w:val="005075FA"/>
    <w:rsid w:val="00510BEC"/>
    <w:rsid w:val="00511E4D"/>
    <w:rsid w:val="00513EC4"/>
    <w:rsid w:val="00514F3D"/>
    <w:rsid w:val="00514FD6"/>
    <w:rsid w:val="00515390"/>
    <w:rsid w:val="00515D07"/>
    <w:rsid w:val="00516AC2"/>
    <w:rsid w:val="00520D38"/>
    <w:rsid w:val="0052241C"/>
    <w:rsid w:val="005225E7"/>
    <w:rsid w:val="00522C62"/>
    <w:rsid w:val="00523ED2"/>
    <w:rsid w:val="00524BF5"/>
    <w:rsid w:val="005270F6"/>
    <w:rsid w:val="00532F93"/>
    <w:rsid w:val="005409EB"/>
    <w:rsid w:val="00541A58"/>
    <w:rsid w:val="00542A82"/>
    <w:rsid w:val="00542A8E"/>
    <w:rsid w:val="005436F0"/>
    <w:rsid w:val="00546181"/>
    <w:rsid w:val="005465D4"/>
    <w:rsid w:val="005510D1"/>
    <w:rsid w:val="0055217B"/>
    <w:rsid w:val="00553E2B"/>
    <w:rsid w:val="0055443B"/>
    <w:rsid w:val="00560057"/>
    <w:rsid w:val="00563F68"/>
    <w:rsid w:val="00564213"/>
    <w:rsid w:val="0056674A"/>
    <w:rsid w:val="005675AF"/>
    <w:rsid w:val="00570DCE"/>
    <w:rsid w:val="0057121A"/>
    <w:rsid w:val="00574A25"/>
    <w:rsid w:val="00575976"/>
    <w:rsid w:val="00576F15"/>
    <w:rsid w:val="005770D8"/>
    <w:rsid w:val="00577302"/>
    <w:rsid w:val="005802F6"/>
    <w:rsid w:val="0058063B"/>
    <w:rsid w:val="00580776"/>
    <w:rsid w:val="00580937"/>
    <w:rsid w:val="00581241"/>
    <w:rsid w:val="00582955"/>
    <w:rsid w:val="00585321"/>
    <w:rsid w:val="005859F6"/>
    <w:rsid w:val="00586618"/>
    <w:rsid w:val="00587592"/>
    <w:rsid w:val="00590495"/>
    <w:rsid w:val="00590B2E"/>
    <w:rsid w:val="00590D58"/>
    <w:rsid w:val="00591483"/>
    <w:rsid w:val="00591C42"/>
    <w:rsid w:val="00592FDE"/>
    <w:rsid w:val="005932E3"/>
    <w:rsid w:val="00594E4C"/>
    <w:rsid w:val="0059526A"/>
    <w:rsid w:val="0059560D"/>
    <w:rsid w:val="00597549"/>
    <w:rsid w:val="005A18B8"/>
    <w:rsid w:val="005A273E"/>
    <w:rsid w:val="005A2D31"/>
    <w:rsid w:val="005A39CC"/>
    <w:rsid w:val="005A4F32"/>
    <w:rsid w:val="005B0BF3"/>
    <w:rsid w:val="005B4693"/>
    <w:rsid w:val="005B50DE"/>
    <w:rsid w:val="005B78C6"/>
    <w:rsid w:val="005C03DF"/>
    <w:rsid w:val="005C1063"/>
    <w:rsid w:val="005C1972"/>
    <w:rsid w:val="005C2E9D"/>
    <w:rsid w:val="005C3314"/>
    <w:rsid w:val="005C3466"/>
    <w:rsid w:val="005C391C"/>
    <w:rsid w:val="005C3E15"/>
    <w:rsid w:val="005C3FEC"/>
    <w:rsid w:val="005C463A"/>
    <w:rsid w:val="005C4AC6"/>
    <w:rsid w:val="005C586E"/>
    <w:rsid w:val="005C6849"/>
    <w:rsid w:val="005C7928"/>
    <w:rsid w:val="005D0F70"/>
    <w:rsid w:val="005D2970"/>
    <w:rsid w:val="005D2DF4"/>
    <w:rsid w:val="005D4725"/>
    <w:rsid w:val="005D610B"/>
    <w:rsid w:val="005D62C6"/>
    <w:rsid w:val="005D6C98"/>
    <w:rsid w:val="005D772B"/>
    <w:rsid w:val="005E04A9"/>
    <w:rsid w:val="005E058A"/>
    <w:rsid w:val="005E0737"/>
    <w:rsid w:val="005E170B"/>
    <w:rsid w:val="005E1BB4"/>
    <w:rsid w:val="005E2053"/>
    <w:rsid w:val="005E20BA"/>
    <w:rsid w:val="005E2530"/>
    <w:rsid w:val="005E3742"/>
    <w:rsid w:val="005E441F"/>
    <w:rsid w:val="005E449B"/>
    <w:rsid w:val="005E59CD"/>
    <w:rsid w:val="005E70C5"/>
    <w:rsid w:val="005E7799"/>
    <w:rsid w:val="005F117F"/>
    <w:rsid w:val="005F13E3"/>
    <w:rsid w:val="005F19AB"/>
    <w:rsid w:val="005F246A"/>
    <w:rsid w:val="005F421B"/>
    <w:rsid w:val="005F4DCA"/>
    <w:rsid w:val="005F7A54"/>
    <w:rsid w:val="006028ED"/>
    <w:rsid w:val="0060343C"/>
    <w:rsid w:val="00603673"/>
    <w:rsid w:val="00603C74"/>
    <w:rsid w:val="00603D7A"/>
    <w:rsid w:val="00604ABA"/>
    <w:rsid w:val="00605247"/>
    <w:rsid w:val="00605F36"/>
    <w:rsid w:val="00606542"/>
    <w:rsid w:val="006066CD"/>
    <w:rsid w:val="00606FC2"/>
    <w:rsid w:val="006071C2"/>
    <w:rsid w:val="00607B09"/>
    <w:rsid w:val="00610511"/>
    <w:rsid w:val="006123E3"/>
    <w:rsid w:val="006148A6"/>
    <w:rsid w:val="00614A18"/>
    <w:rsid w:val="00614E85"/>
    <w:rsid w:val="0061550F"/>
    <w:rsid w:val="00615A0F"/>
    <w:rsid w:val="00615C9A"/>
    <w:rsid w:val="00617C0B"/>
    <w:rsid w:val="006204E9"/>
    <w:rsid w:val="006205E6"/>
    <w:rsid w:val="006221CD"/>
    <w:rsid w:val="006255E3"/>
    <w:rsid w:val="00627748"/>
    <w:rsid w:val="00627B8C"/>
    <w:rsid w:val="0063093A"/>
    <w:rsid w:val="00630AA9"/>
    <w:rsid w:val="00630F8E"/>
    <w:rsid w:val="0063219A"/>
    <w:rsid w:val="006326D7"/>
    <w:rsid w:val="00633A8C"/>
    <w:rsid w:val="0063595A"/>
    <w:rsid w:val="0063705B"/>
    <w:rsid w:val="00637A33"/>
    <w:rsid w:val="00640899"/>
    <w:rsid w:val="00641242"/>
    <w:rsid w:val="00642073"/>
    <w:rsid w:val="00643C50"/>
    <w:rsid w:val="006449D8"/>
    <w:rsid w:val="00645002"/>
    <w:rsid w:val="00646586"/>
    <w:rsid w:val="006466CB"/>
    <w:rsid w:val="00646F6F"/>
    <w:rsid w:val="0064741B"/>
    <w:rsid w:val="00647C32"/>
    <w:rsid w:val="00650401"/>
    <w:rsid w:val="0065128C"/>
    <w:rsid w:val="00652A2F"/>
    <w:rsid w:val="00652E25"/>
    <w:rsid w:val="006533AC"/>
    <w:rsid w:val="0065408F"/>
    <w:rsid w:val="0065484A"/>
    <w:rsid w:val="00655A58"/>
    <w:rsid w:val="00656D47"/>
    <w:rsid w:val="00661341"/>
    <w:rsid w:val="00661864"/>
    <w:rsid w:val="006629BD"/>
    <w:rsid w:val="00662C2C"/>
    <w:rsid w:val="00664D4C"/>
    <w:rsid w:val="006667EA"/>
    <w:rsid w:val="00670281"/>
    <w:rsid w:val="00670E5D"/>
    <w:rsid w:val="00670F05"/>
    <w:rsid w:val="00670F4E"/>
    <w:rsid w:val="006725D5"/>
    <w:rsid w:val="00672FA6"/>
    <w:rsid w:val="00673767"/>
    <w:rsid w:val="0068038B"/>
    <w:rsid w:val="00680423"/>
    <w:rsid w:val="006816A6"/>
    <w:rsid w:val="0068194C"/>
    <w:rsid w:val="00682D3B"/>
    <w:rsid w:val="006830A3"/>
    <w:rsid w:val="006852D3"/>
    <w:rsid w:val="00685EA8"/>
    <w:rsid w:val="00686214"/>
    <w:rsid w:val="00686960"/>
    <w:rsid w:val="00686C18"/>
    <w:rsid w:val="006872A0"/>
    <w:rsid w:val="006875BE"/>
    <w:rsid w:val="0069017F"/>
    <w:rsid w:val="006907F2"/>
    <w:rsid w:val="00690B4B"/>
    <w:rsid w:val="006916AB"/>
    <w:rsid w:val="00691A0F"/>
    <w:rsid w:val="00691DE4"/>
    <w:rsid w:val="00693B54"/>
    <w:rsid w:val="00693F22"/>
    <w:rsid w:val="00694CC6"/>
    <w:rsid w:val="006956E2"/>
    <w:rsid w:val="006960EB"/>
    <w:rsid w:val="006961ED"/>
    <w:rsid w:val="006977B4"/>
    <w:rsid w:val="006A269B"/>
    <w:rsid w:val="006A315A"/>
    <w:rsid w:val="006A4117"/>
    <w:rsid w:val="006A4258"/>
    <w:rsid w:val="006A44A7"/>
    <w:rsid w:val="006A4A68"/>
    <w:rsid w:val="006A5320"/>
    <w:rsid w:val="006A70F9"/>
    <w:rsid w:val="006B1817"/>
    <w:rsid w:val="006B367E"/>
    <w:rsid w:val="006B3B38"/>
    <w:rsid w:val="006B4FAC"/>
    <w:rsid w:val="006B66D5"/>
    <w:rsid w:val="006B7BFB"/>
    <w:rsid w:val="006C09AE"/>
    <w:rsid w:val="006C1D52"/>
    <w:rsid w:val="006C25DC"/>
    <w:rsid w:val="006C25FA"/>
    <w:rsid w:val="006C5597"/>
    <w:rsid w:val="006C5640"/>
    <w:rsid w:val="006C76E0"/>
    <w:rsid w:val="006C7E3B"/>
    <w:rsid w:val="006D0387"/>
    <w:rsid w:val="006D04FF"/>
    <w:rsid w:val="006D0C96"/>
    <w:rsid w:val="006D122D"/>
    <w:rsid w:val="006D2154"/>
    <w:rsid w:val="006D4D03"/>
    <w:rsid w:val="006D55D8"/>
    <w:rsid w:val="006D5D19"/>
    <w:rsid w:val="006D67E6"/>
    <w:rsid w:val="006D758B"/>
    <w:rsid w:val="006E0105"/>
    <w:rsid w:val="006E1F39"/>
    <w:rsid w:val="006E277C"/>
    <w:rsid w:val="006E323B"/>
    <w:rsid w:val="006E3AC9"/>
    <w:rsid w:val="006E44D4"/>
    <w:rsid w:val="006E53C2"/>
    <w:rsid w:val="006E581B"/>
    <w:rsid w:val="006E653C"/>
    <w:rsid w:val="006E6B1E"/>
    <w:rsid w:val="006E7F6B"/>
    <w:rsid w:val="006F00AE"/>
    <w:rsid w:val="006F2727"/>
    <w:rsid w:val="006F2B7C"/>
    <w:rsid w:val="006F36CD"/>
    <w:rsid w:val="006F446B"/>
    <w:rsid w:val="006F4C7A"/>
    <w:rsid w:val="006F54FA"/>
    <w:rsid w:val="006F5E4C"/>
    <w:rsid w:val="006F61B0"/>
    <w:rsid w:val="006F63D9"/>
    <w:rsid w:val="006F6E6A"/>
    <w:rsid w:val="006F772C"/>
    <w:rsid w:val="00700B55"/>
    <w:rsid w:val="00701544"/>
    <w:rsid w:val="007027BF"/>
    <w:rsid w:val="007033B3"/>
    <w:rsid w:val="00703420"/>
    <w:rsid w:val="00703D34"/>
    <w:rsid w:val="0070537F"/>
    <w:rsid w:val="00705644"/>
    <w:rsid w:val="0070608D"/>
    <w:rsid w:val="00706B64"/>
    <w:rsid w:val="00707503"/>
    <w:rsid w:val="0071067C"/>
    <w:rsid w:val="00710D78"/>
    <w:rsid w:val="007147B3"/>
    <w:rsid w:val="007157CB"/>
    <w:rsid w:val="00715E91"/>
    <w:rsid w:val="00716715"/>
    <w:rsid w:val="00720F2E"/>
    <w:rsid w:val="00723DD1"/>
    <w:rsid w:val="007248F4"/>
    <w:rsid w:val="007252B7"/>
    <w:rsid w:val="00726C46"/>
    <w:rsid w:val="007313E8"/>
    <w:rsid w:val="00731D94"/>
    <w:rsid w:val="00733B53"/>
    <w:rsid w:val="00733CBB"/>
    <w:rsid w:val="0073434D"/>
    <w:rsid w:val="0073438D"/>
    <w:rsid w:val="007346CF"/>
    <w:rsid w:val="00735218"/>
    <w:rsid w:val="00736301"/>
    <w:rsid w:val="00737915"/>
    <w:rsid w:val="007403ED"/>
    <w:rsid w:val="007421E1"/>
    <w:rsid w:val="00742F42"/>
    <w:rsid w:val="00744764"/>
    <w:rsid w:val="007448CA"/>
    <w:rsid w:val="0074517D"/>
    <w:rsid w:val="0074629D"/>
    <w:rsid w:val="00750221"/>
    <w:rsid w:val="00750936"/>
    <w:rsid w:val="007514D1"/>
    <w:rsid w:val="00751A44"/>
    <w:rsid w:val="00751EFF"/>
    <w:rsid w:val="00752F52"/>
    <w:rsid w:val="00753DFD"/>
    <w:rsid w:val="00753E13"/>
    <w:rsid w:val="007540DD"/>
    <w:rsid w:val="007541E6"/>
    <w:rsid w:val="0075760A"/>
    <w:rsid w:val="00757EBB"/>
    <w:rsid w:val="007603B4"/>
    <w:rsid w:val="00760471"/>
    <w:rsid w:val="007625FE"/>
    <w:rsid w:val="00762895"/>
    <w:rsid w:val="00762D59"/>
    <w:rsid w:val="0076351E"/>
    <w:rsid w:val="007635D6"/>
    <w:rsid w:val="007642CD"/>
    <w:rsid w:val="00765AE2"/>
    <w:rsid w:val="00766BE8"/>
    <w:rsid w:val="00767BD4"/>
    <w:rsid w:val="00767C11"/>
    <w:rsid w:val="00767C25"/>
    <w:rsid w:val="00770760"/>
    <w:rsid w:val="00771B3D"/>
    <w:rsid w:val="00773122"/>
    <w:rsid w:val="00773239"/>
    <w:rsid w:val="00773393"/>
    <w:rsid w:val="00773866"/>
    <w:rsid w:val="00773A08"/>
    <w:rsid w:val="00774205"/>
    <w:rsid w:val="0077489D"/>
    <w:rsid w:val="00775302"/>
    <w:rsid w:val="007772F2"/>
    <w:rsid w:val="00781900"/>
    <w:rsid w:val="00781C19"/>
    <w:rsid w:val="00782EE9"/>
    <w:rsid w:val="00783522"/>
    <w:rsid w:val="00786598"/>
    <w:rsid w:val="007870AC"/>
    <w:rsid w:val="007905D6"/>
    <w:rsid w:val="00791906"/>
    <w:rsid w:val="0079219D"/>
    <w:rsid w:val="00794285"/>
    <w:rsid w:val="00794BB1"/>
    <w:rsid w:val="007962F1"/>
    <w:rsid w:val="00796A7F"/>
    <w:rsid w:val="0079708F"/>
    <w:rsid w:val="007A00F3"/>
    <w:rsid w:val="007A08B3"/>
    <w:rsid w:val="007A0F2B"/>
    <w:rsid w:val="007A1134"/>
    <w:rsid w:val="007A12D9"/>
    <w:rsid w:val="007A130A"/>
    <w:rsid w:val="007A15FF"/>
    <w:rsid w:val="007A17D8"/>
    <w:rsid w:val="007A19CD"/>
    <w:rsid w:val="007A1D81"/>
    <w:rsid w:val="007A2CC5"/>
    <w:rsid w:val="007A3F1A"/>
    <w:rsid w:val="007A4954"/>
    <w:rsid w:val="007A6E20"/>
    <w:rsid w:val="007B0002"/>
    <w:rsid w:val="007B2BAD"/>
    <w:rsid w:val="007B301E"/>
    <w:rsid w:val="007B42F3"/>
    <w:rsid w:val="007B5E60"/>
    <w:rsid w:val="007B6735"/>
    <w:rsid w:val="007B713B"/>
    <w:rsid w:val="007B7A42"/>
    <w:rsid w:val="007C04FE"/>
    <w:rsid w:val="007C1040"/>
    <w:rsid w:val="007C1C72"/>
    <w:rsid w:val="007C1E11"/>
    <w:rsid w:val="007C2AD8"/>
    <w:rsid w:val="007C3912"/>
    <w:rsid w:val="007C59E3"/>
    <w:rsid w:val="007C5A5A"/>
    <w:rsid w:val="007C637B"/>
    <w:rsid w:val="007C776F"/>
    <w:rsid w:val="007C7A6E"/>
    <w:rsid w:val="007D0366"/>
    <w:rsid w:val="007D21E9"/>
    <w:rsid w:val="007D2AAE"/>
    <w:rsid w:val="007D32AB"/>
    <w:rsid w:val="007D3DBA"/>
    <w:rsid w:val="007D42EB"/>
    <w:rsid w:val="007D56C7"/>
    <w:rsid w:val="007D6321"/>
    <w:rsid w:val="007E0C8B"/>
    <w:rsid w:val="007E0FD0"/>
    <w:rsid w:val="007E1B44"/>
    <w:rsid w:val="007E1FE1"/>
    <w:rsid w:val="007E24C8"/>
    <w:rsid w:val="007E5FC3"/>
    <w:rsid w:val="007E69B3"/>
    <w:rsid w:val="007E7030"/>
    <w:rsid w:val="007F0437"/>
    <w:rsid w:val="007F3924"/>
    <w:rsid w:val="007F3E7B"/>
    <w:rsid w:val="007F3EDB"/>
    <w:rsid w:val="007F46EC"/>
    <w:rsid w:val="007F4E42"/>
    <w:rsid w:val="007F7919"/>
    <w:rsid w:val="007F7D78"/>
    <w:rsid w:val="008004E9"/>
    <w:rsid w:val="00800C4E"/>
    <w:rsid w:val="00802D04"/>
    <w:rsid w:val="008030AA"/>
    <w:rsid w:val="0080384C"/>
    <w:rsid w:val="008045C1"/>
    <w:rsid w:val="00805CB0"/>
    <w:rsid w:val="00805E96"/>
    <w:rsid w:val="00806784"/>
    <w:rsid w:val="008078F2"/>
    <w:rsid w:val="00807DDD"/>
    <w:rsid w:val="00813FF9"/>
    <w:rsid w:val="00814551"/>
    <w:rsid w:val="00814FA9"/>
    <w:rsid w:val="008201EE"/>
    <w:rsid w:val="0082042A"/>
    <w:rsid w:val="008205D0"/>
    <w:rsid w:val="008219FB"/>
    <w:rsid w:val="00821B7B"/>
    <w:rsid w:val="008230A0"/>
    <w:rsid w:val="00823258"/>
    <w:rsid w:val="0082332C"/>
    <w:rsid w:val="0082550B"/>
    <w:rsid w:val="0082636B"/>
    <w:rsid w:val="00826D04"/>
    <w:rsid w:val="0083007B"/>
    <w:rsid w:val="0083127E"/>
    <w:rsid w:val="008314D7"/>
    <w:rsid w:val="008321FA"/>
    <w:rsid w:val="00833376"/>
    <w:rsid w:val="00834E9F"/>
    <w:rsid w:val="0083789B"/>
    <w:rsid w:val="008402E9"/>
    <w:rsid w:val="00840682"/>
    <w:rsid w:val="00841AC1"/>
    <w:rsid w:val="00844823"/>
    <w:rsid w:val="0084769C"/>
    <w:rsid w:val="00847FA6"/>
    <w:rsid w:val="00851B18"/>
    <w:rsid w:val="00851B2A"/>
    <w:rsid w:val="00854C10"/>
    <w:rsid w:val="00855006"/>
    <w:rsid w:val="0085671A"/>
    <w:rsid w:val="0085711C"/>
    <w:rsid w:val="0085765D"/>
    <w:rsid w:val="00860A36"/>
    <w:rsid w:val="00861613"/>
    <w:rsid w:val="008623AB"/>
    <w:rsid w:val="0086262E"/>
    <w:rsid w:val="00863C8F"/>
    <w:rsid w:val="00863D08"/>
    <w:rsid w:val="00863F6D"/>
    <w:rsid w:val="0086498E"/>
    <w:rsid w:val="00865D21"/>
    <w:rsid w:val="00866706"/>
    <w:rsid w:val="00867051"/>
    <w:rsid w:val="00867D0C"/>
    <w:rsid w:val="00871526"/>
    <w:rsid w:val="00871C5C"/>
    <w:rsid w:val="00871D02"/>
    <w:rsid w:val="008727A6"/>
    <w:rsid w:val="00876337"/>
    <w:rsid w:val="00876F5B"/>
    <w:rsid w:val="0087740A"/>
    <w:rsid w:val="008806BA"/>
    <w:rsid w:val="008826BC"/>
    <w:rsid w:val="008828A8"/>
    <w:rsid w:val="00883829"/>
    <w:rsid w:val="00883A3A"/>
    <w:rsid w:val="008853C9"/>
    <w:rsid w:val="00885551"/>
    <w:rsid w:val="008856EA"/>
    <w:rsid w:val="00886774"/>
    <w:rsid w:val="00886989"/>
    <w:rsid w:val="008869F0"/>
    <w:rsid w:val="0089130C"/>
    <w:rsid w:val="00892B5A"/>
    <w:rsid w:val="008936D9"/>
    <w:rsid w:val="0089379D"/>
    <w:rsid w:val="00893D39"/>
    <w:rsid w:val="00895DEF"/>
    <w:rsid w:val="008963D2"/>
    <w:rsid w:val="00897537"/>
    <w:rsid w:val="008B2189"/>
    <w:rsid w:val="008B21A3"/>
    <w:rsid w:val="008B2485"/>
    <w:rsid w:val="008B364A"/>
    <w:rsid w:val="008B3946"/>
    <w:rsid w:val="008B3CF5"/>
    <w:rsid w:val="008B3E56"/>
    <w:rsid w:val="008B42B0"/>
    <w:rsid w:val="008B4BE3"/>
    <w:rsid w:val="008B4F63"/>
    <w:rsid w:val="008B62A0"/>
    <w:rsid w:val="008B6E40"/>
    <w:rsid w:val="008B719F"/>
    <w:rsid w:val="008B7B08"/>
    <w:rsid w:val="008C0F21"/>
    <w:rsid w:val="008C1AE1"/>
    <w:rsid w:val="008C1F3F"/>
    <w:rsid w:val="008C68CA"/>
    <w:rsid w:val="008C6A98"/>
    <w:rsid w:val="008C77FE"/>
    <w:rsid w:val="008D095C"/>
    <w:rsid w:val="008D1E49"/>
    <w:rsid w:val="008D36A5"/>
    <w:rsid w:val="008D371C"/>
    <w:rsid w:val="008D3A34"/>
    <w:rsid w:val="008D4EEB"/>
    <w:rsid w:val="008D4FE8"/>
    <w:rsid w:val="008D52EB"/>
    <w:rsid w:val="008E08E8"/>
    <w:rsid w:val="008E13C1"/>
    <w:rsid w:val="008E213F"/>
    <w:rsid w:val="008E3110"/>
    <w:rsid w:val="008E339E"/>
    <w:rsid w:val="008E3C68"/>
    <w:rsid w:val="008E7053"/>
    <w:rsid w:val="008E7DCE"/>
    <w:rsid w:val="008F2E96"/>
    <w:rsid w:val="008F3D26"/>
    <w:rsid w:val="008F4280"/>
    <w:rsid w:val="008F539C"/>
    <w:rsid w:val="008F56AB"/>
    <w:rsid w:val="008F5C61"/>
    <w:rsid w:val="008F732E"/>
    <w:rsid w:val="009009CA"/>
    <w:rsid w:val="00901778"/>
    <w:rsid w:val="0090190D"/>
    <w:rsid w:val="00902A32"/>
    <w:rsid w:val="00904C0D"/>
    <w:rsid w:val="00905AE1"/>
    <w:rsid w:val="00906E64"/>
    <w:rsid w:val="009070EC"/>
    <w:rsid w:val="00911309"/>
    <w:rsid w:val="009113CF"/>
    <w:rsid w:val="00911EC9"/>
    <w:rsid w:val="00911FDD"/>
    <w:rsid w:val="00912452"/>
    <w:rsid w:val="0091308D"/>
    <w:rsid w:val="009150E4"/>
    <w:rsid w:val="00915613"/>
    <w:rsid w:val="00915D43"/>
    <w:rsid w:val="0091791F"/>
    <w:rsid w:val="00920CF9"/>
    <w:rsid w:val="00921541"/>
    <w:rsid w:val="00921559"/>
    <w:rsid w:val="00921C0D"/>
    <w:rsid w:val="00924146"/>
    <w:rsid w:val="009243CC"/>
    <w:rsid w:val="0092516F"/>
    <w:rsid w:val="0092594E"/>
    <w:rsid w:val="00926541"/>
    <w:rsid w:val="009270FD"/>
    <w:rsid w:val="00930F6C"/>
    <w:rsid w:val="009314C8"/>
    <w:rsid w:val="00931886"/>
    <w:rsid w:val="00931AF0"/>
    <w:rsid w:val="009321F2"/>
    <w:rsid w:val="00932F15"/>
    <w:rsid w:val="0093562A"/>
    <w:rsid w:val="00935EA2"/>
    <w:rsid w:val="00935F84"/>
    <w:rsid w:val="009403C9"/>
    <w:rsid w:val="00941710"/>
    <w:rsid w:val="00942DD1"/>
    <w:rsid w:val="00943440"/>
    <w:rsid w:val="009452EF"/>
    <w:rsid w:val="009464DB"/>
    <w:rsid w:val="00947022"/>
    <w:rsid w:val="00950046"/>
    <w:rsid w:val="00951B2D"/>
    <w:rsid w:val="00951BFA"/>
    <w:rsid w:val="00953421"/>
    <w:rsid w:val="00953976"/>
    <w:rsid w:val="00953A64"/>
    <w:rsid w:val="00955654"/>
    <w:rsid w:val="009566CF"/>
    <w:rsid w:val="009612B2"/>
    <w:rsid w:val="009623C0"/>
    <w:rsid w:val="009624D5"/>
    <w:rsid w:val="009625D2"/>
    <w:rsid w:val="0096359D"/>
    <w:rsid w:val="009636A3"/>
    <w:rsid w:val="00964651"/>
    <w:rsid w:val="009653CF"/>
    <w:rsid w:val="00965E86"/>
    <w:rsid w:val="00970193"/>
    <w:rsid w:val="009710FB"/>
    <w:rsid w:val="00971582"/>
    <w:rsid w:val="00972928"/>
    <w:rsid w:val="009732E2"/>
    <w:rsid w:val="009733E3"/>
    <w:rsid w:val="00973779"/>
    <w:rsid w:val="00975489"/>
    <w:rsid w:val="009758E1"/>
    <w:rsid w:val="0097644C"/>
    <w:rsid w:val="00976B09"/>
    <w:rsid w:val="00981391"/>
    <w:rsid w:val="0098220E"/>
    <w:rsid w:val="00982429"/>
    <w:rsid w:val="00982D5B"/>
    <w:rsid w:val="0098380F"/>
    <w:rsid w:val="00984220"/>
    <w:rsid w:val="009843E2"/>
    <w:rsid w:val="009848D4"/>
    <w:rsid w:val="009849A8"/>
    <w:rsid w:val="009855E3"/>
    <w:rsid w:val="00985B3D"/>
    <w:rsid w:val="00987AE5"/>
    <w:rsid w:val="00990864"/>
    <w:rsid w:val="00990C97"/>
    <w:rsid w:val="00991874"/>
    <w:rsid w:val="00992FF7"/>
    <w:rsid w:val="009952AC"/>
    <w:rsid w:val="00995AAD"/>
    <w:rsid w:val="009A23E9"/>
    <w:rsid w:val="009A4A4B"/>
    <w:rsid w:val="009A5167"/>
    <w:rsid w:val="009A5612"/>
    <w:rsid w:val="009A5830"/>
    <w:rsid w:val="009A68F8"/>
    <w:rsid w:val="009B0666"/>
    <w:rsid w:val="009B0A44"/>
    <w:rsid w:val="009B341C"/>
    <w:rsid w:val="009B3B10"/>
    <w:rsid w:val="009B3D58"/>
    <w:rsid w:val="009B3E9C"/>
    <w:rsid w:val="009B404D"/>
    <w:rsid w:val="009B4D87"/>
    <w:rsid w:val="009B5286"/>
    <w:rsid w:val="009B71D9"/>
    <w:rsid w:val="009C07BE"/>
    <w:rsid w:val="009C17C6"/>
    <w:rsid w:val="009C2B7F"/>
    <w:rsid w:val="009C3BBE"/>
    <w:rsid w:val="009C53F2"/>
    <w:rsid w:val="009C544E"/>
    <w:rsid w:val="009C5488"/>
    <w:rsid w:val="009C6010"/>
    <w:rsid w:val="009D01F7"/>
    <w:rsid w:val="009D1279"/>
    <w:rsid w:val="009D18E3"/>
    <w:rsid w:val="009D2DC2"/>
    <w:rsid w:val="009D332A"/>
    <w:rsid w:val="009D37D8"/>
    <w:rsid w:val="009D38E2"/>
    <w:rsid w:val="009D3D50"/>
    <w:rsid w:val="009D7B05"/>
    <w:rsid w:val="009E02F8"/>
    <w:rsid w:val="009E0364"/>
    <w:rsid w:val="009E17C2"/>
    <w:rsid w:val="009E1F94"/>
    <w:rsid w:val="009E2CE2"/>
    <w:rsid w:val="009E37B9"/>
    <w:rsid w:val="009E38C0"/>
    <w:rsid w:val="009E4755"/>
    <w:rsid w:val="009E53B2"/>
    <w:rsid w:val="009E556E"/>
    <w:rsid w:val="009E571A"/>
    <w:rsid w:val="009E5A3A"/>
    <w:rsid w:val="009E629C"/>
    <w:rsid w:val="009E6366"/>
    <w:rsid w:val="009E746F"/>
    <w:rsid w:val="009E748B"/>
    <w:rsid w:val="009F1284"/>
    <w:rsid w:val="009F20AD"/>
    <w:rsid w:val="009F2C0A"/>
    <w:rsid w:val="009F4681"/>
    <w:rsid w:val="009F57B7"/>
    <w:rsid w:val="009F620D"/>
    <w:rsid w:val="009F77E3"/>
    <w:rsid w:val="00A005BB"/>
    <w:rsid w:val="00A00EEB"/>
    <w:rsid w:val="00A01507"/>
    <w:rsid w:val="00A01C7B"/>
    <w:rsid w:val="00A02AE6"/>
    <w:rsid w:val="00A069E5"/>
    <w:rsid w:val="00A06D6C"/>
    <w:rsid w:val="00A07584"/>
    <w:rsid w:val="00A10C59"/>
    <w:rsid w:val="00A11FF6"/>
    <w:rsid w:val="00A132A9"/>
    <w:rsid w:val="00A15763"/>
    <w:rsid w:val="00A16AB2"/>
    <w:rsid w:val="00A17EED"/>
    <w:rsid w:val="00A21249"/>
    <w:rsid w:val="00A21DBF"/>
    <w:rsid w:val="00A222AA"/>
    <w:rsid w:val="00A2321F"/>
    <w:rsid w:val="00A23AE9"/>
    <w:rsid w:val="00A248B2"/>
    <w:rsid w:val="00A31587"/>
    <w:rsid w:val="00A35664"/>
    <w:rsid w:val="00A35800"/>
    <w:rsid w:val="00A36613"/>
    <w:rsid w:val="00A370B9"/>
    <w:rsid w:val="00A40238"/>
    <w:rsid w:val="00A42282"/>
    <w:rsid w:val="00A4256F"/>
    <w:rsid w:val="00A45CE5"/>
    <w:rsid w:val="00A47B59"/>
    <w:rsid w:val="00A500E8"/>
    <w:rsid w:val="00A51567"/>
    <w:rsid w:val="00A524FA"/>
    <w:rsid w:val="00A540A5"/>
    <w:rsid w:val="00A541C7"/>
    <w:rsid w:val="00A542CA"/>
    <w:rsid w:val="00A562EB"/>
    <w:rsid w:val="00A57669"/>
    <w:rsid w:val="00A6050D"/>
    <w:rsid w:val="00A60B88"/>
    <w:rsid w:val="00A616EA"/>
    <w:rsid w:val="00A61921"/>
    <w:rsid w:val="00A62191"/>
    <w:rsid w:val="00A62F45"/>
    <w:rsid w:val="00A63B51"/>
    <w:rsid w:val="00A665FC"/>
    <w:rsid w:val="00A66A9B"/>
    <w:rsid w:val="00A66CD5"/>
    <w:rsid w:val="00A70773"/>
    <w:rsid w:val="00A71446"/>
    <w:rsid w:val="00A72172"/>
    <w:rsid w:val="00A73930"/>
    <w:rsid w:val="00A7496C"/>
    <w:rsid w:val="00A7576F"/>
    <w:rsid w:val="00A75E75"/>
    <w:rsid w:val="00A779F3"/>
    <w:rsid w:val="00A77AF5"/>
    <w:rsid w:val="00A77DA3"/>
    <w:rsid w:val="00A80769"/>
    <w:rsid w:val="00A84DBC"/>
    <w:rsid w:val="00A871A2"/>
    <w:rsid w:val="00A9145F"/>
    <w:rsid w:val="00A91BDA"/>
    <w:rsid w:val="00A93726"/>
    <w:rsid w:val="00A96093"/>
    <w:rsid w:val="00A974B0"/>
    <w:rsid w:val="00AA1947"/>
    <w:rsid w:val="00AA1D8F"/>
    <w:rsid w:val="00AA3D54"/>
    <w:rsid w:val="00AA6002"/>
    <w:rsid w:val="00AA65B9"/>
    <w:rsid w:val="00AA6B66"/>
    <w:rsid w:val="00AA765A"/>
    <w:rsid w:val="00AB067C"/>
    <w:rsid w:val="00AB089A"/>
    <w:rsid w:val="00AB258D"/>
    <w:rsid w:val="00AB27C0"/>
    <w:rsid w:val="00AB2C57"/>
    <w:rsid w:val="00AB3FC0"/>
    <w:rsid w:val="00AB4F6F"/>
    <w:rsid w:val="00AB70B2"/>
    <w:rsid w:val="00AB7A8D"/>
    <w:rsid w:val="00AB7F94"/>
    <w:rsid w:val="00AC043C"/>
    <w:rsid w:val="00AC3D46"/>
    <w:rsid w:val="00AC456C"/>
    <w:rsid w:val="00AC4DD5"/>
    <w:rsid w:val="00AC5330"/>
    <w:rsid w:val="00AC5503"/>
    <w:rsid w:val="00AC5739"/>
    <w:rsid w:val="00AC6244"/>
    <w:rsid w:val="00AC659B"/>
    <w:rsid w:val="00AD2331"/>
    <w:rsid w:val="00AD23E3"/>
    <w:rsid w:val="00AD2A83"/>
    <w:rsid w:val="00AD3CDB"/>
    <w:rsid w:val="00AD3D9E"/>
    <w:rsid w:val="00AD49AA"/>
    <w:rsid w:val="00AD4DB9"/>
    <w:rsid w:val="00AD56D2"/>
    <w:rsid w:val="00AD7502"/>
    <w:rsid w:val="00AD799A"/>
    <w:rsid w:val="00AD7EFC"/>
    <w:rsid w:val="00AE1950"/>
    <w:rsid w:val="00AE360B"/>
    <w:rsid w:val="00AE4157"/>
    <w:rsid w:val="00AE7D66"/>
    <w:rsid w:val="00AF2216"/>
    <w:rsid w:val="00AF3A45"/>
    <w:rsid w:val="00AF5B0B"/>
    <w:rsid w:val="00AF6456"/>
    <w:rsid w:val="00AF6D1F"/>
    <w:rsid w:val="00B0135A"/>
    <w:rsid w:val="00B02843"/>
    <w:rsid w:val="00B049C3"/>
    <w:rsid w:val="00B0502B"/>
    <w:rsid w:val="00B05062"/>
    <w:rsid w:val="00B05BE3"/>
    <w:rsid w:val="00B06830"/>
    <w:rsid w:val="00B11187"/>
    <w:rsid w:val="00B11622"/>
    <w:rsid w:val="00B12A1D"/>
    <w:rsid w:val="00B13236"/>
    <w:rsid w:val="00B135C3"/>
    <w:rsid w:val="00B13DEA"/>
    <w:rsid w:val="00B2010A"/>
    <w:rsid w:val="00B20298"/>
    <w:rsid w:val="00B2217B"/>
    <w:rsid w:val="00B229A5"/>
    <w:rsid w:val="00B22AB4"/>
    <w:rsid w:val="00B23C5A"/>
    <w:rsid w:val="00B25AC2"/>
    <w:rsid w:val="00B26E4E"/>
    <w:rsid w:val="00B275A2"/>
    <w:rsid w:val="00B27A46"/>
    <w:rsid w:val="00B30864"/>
    <w:rsid w:val="00B32182"/>
    <w:rsid w:val="00B345E6"/>
    <w:rsid w:val="00B35281"/>
    <w:rsid w:val="00B36101"/>
    <w:rsid w:val="00B368A0"/>
    <w:rsid w:val="00B37BFA"/>
    <w:rsid w:val="00B400BC"/>
    <w:rsid w:val="00B4015F"/>
    <w:rsid w:val="00B41795"/>
    <w:rsid w:val="00B4327A"/>
    <w:rsid w:val="00B43569"/>
    <w:rsid w:val="00B44F1D"/>
    <w:rsid w:val="00B45DA1"/>
    <w:rsid w:val="00B51131"/>
    <w:rsid w:val="00B51CFC"/>
    <w:rsid w:val="00B52C26"/>
    <w:rsid w:val="00B54315"/>
    <w:rsid w:val="00B54D87"/>
    <w:rsid w:val="00B55E13"/>
    <w:rsid w:val="00B5719D"/>
    <w:rsid w:val="00B62878"/>
    <w:rsid w:val="00B62F0B"/>
    <w:rsid w:val="00B63F6B"/>
    <w:rsid w:val="00B664D6"/>
    <w:rsid w:val="00B67BE2"/>
    <w:rsid w:val="00B67CA6"/>
    <w:rsid w:val="00B707C7"/>
    <w:rsid w:val="00B72A58"/>
    <w:rsid w:val="00B75342"/>
    <w:rsid w:val="00B76A7F"/>
    <w:rsid w:val="00B80B43"/>
    <w:rsid w:val="00B82194"/>
    <w:rsid w:val="00B831CE"/>
    <w:rsid w:val="00B859BB"/>
    <w:rsid w:val="00B85EC8"/>
    <w:rsid w:val="00B87488"/>
    <w:rsid w:val="00B90E74"/>
    <w:rsid w:val="00B91444"/>
    <w:rsid w:val="00B927A0"/>
    <w:rsid w:val="00B92CE8"/>
    <w:rsid w:val="00B930A3"/>
    <w:rsid w:val="00B93FAA"/>
    <w:rsid w:val="00B94A58"/>
    <w:rsid w:val="00B94E67"/>
    <w:rsid w:val="00B95E3F"/>
    <w:rsid w:val="00B96623"/>
    <w:rsid w:val="00B96B56"/>
    <w:rsid w:val="00BA0D8D"/>
    <w:rsid w:val="00BA1B1A"/>
    <w:rsid w:val="00BA24C3"/>
    <w:rsid w:val="00BA288E"/>
    <w:rsid w:val="00BA5A1B"/>
    <w:rsid w:val="00BA5A30"/>
    <w:rsid w:val="00BA78AA"/>
    <w:rsid w:val="00BB04BF"/>
    <w:rsid w:val="00BB28A8"/>
    <w:rsid w:val="00BB2923"/>
    <w:rsid w:val="00BB53EB"/>
    <w:rsid w:val="00BB62A7"/>
    <w:rsid w:val="00BB6AA6"/>
    <w:rsid w:val="00BB70F1"/>
    <w:rsid w:val="00BC0030"/>
    <w:rsid w:val="00BC09A5"/>
    <w:rsid w:val="00BC1071"/>
    <w:rsid w:val="00BC31DD"/>
    <w:rsid w:val="00BC3957"/>
    <w:rsid w:val="00BC4034"/>
    <w:rsid w:val="00BC42B3"/>
    <w:rsid w:val="00BC639C"/>
    <w:rsid w:val="00BC6672"/>
    <w:rsid w:val="00BC6CF6"/>
    <w:rsid w:val="00BD0523"/>
    <w:rsid w:val="00BD12F1"/>
    <w:rsid w:val="00BD16C8"/>
    <w:rsid w:val="00BD25F7"/>
    <w:rsid w:val="00BD40DE"/>
    <w:rsid w:val="00BD44C8"/>
    <w:rsid w:val="00BD5138"/>
    <w:rsid w:val="00BD7540"/>
    <w:rsid w:val="00BD7643"/>
    <w:rsid w:val="00BD76FF"/>
    <w:rsid w:val="00BE032E"/>
    <w:rsid w:val="00BE10A9"/>
    <w:rsid w:val="00BE20EA"/>
    <w:rsid w:val="00BE2238"/>
    <w:rsid w:val="00BE2E50"/>
    <w:rsid w:val="00BE3A33"/>
    <w:rsid w:val="00BE3E7C"/>
    <w:rsid w:val="00BE46BF"/>
    <w:rsid w:val="00BE4B79"/>
    <w:rsid w:val="00BE536E"/>
    <w:rsid w:val="00BE5431"/>
    <w:rsid w:val="00BE69A4"/>
    <w:rsid w:val="00BE723E"/>
    <w:rsid w:val="00BE73B6"/>
    <w:rsid w:val="00BF485B"/>
    <w:rsid w:val="00BF5AE1"/>
    <w:rsid w:val="00BF6095"/>
    <w:rsid w:val="00BF743C"/>
    <w:rsid w:val="00BF785E"/>
    <w:rsid w:val="00C0124C"/>
    <w:rsid w:val="00C019B1"/>
    <w:rsid w:val="00C0200A"/>
    <w:rsid w:val="00C02B7A"/>
    <w:rsid w:val="00C02FE5"/>
    <w:rsid w:val="00C03B2B"/>
    <w:rsid w:val="00C03E24"/>
    <w:rsid w:val="00C04209"/>
    <w:rsid w:val="00C05158"/>
    <w:rsid w:val="00C05B71"/>
    <w:rsid w:val="00C069F0"/>
    <w:rsid w:val="00C06B17"/>
    <w:rsid w:val="00C06FE6"/>
    <w:rsid w:val="00C07A40"/>
    <w:rsid w:val="00C07BF3"/>
    <w:rsid w:val="00C07C5D"/>
    <w:rsid w:val="00C07E47"/>
    <w:rsid w:val="00C10090"/>
    <w:rsid w:val="00C10C66"/>
    <w:rsid w:val="00C11245"/>
    <w:rsid w:val="00C1163D"/>
    <w:rsid w:val="00C12233"/>
    <w:rsid w:val="00C12B46"/>
    <w:rsid w:val="00C13ECD"/>
    <w:rsid w:val="00C1589F"/>
    <w:rsid w:val="00C16389"/>
    <w:rsid w:val="00C16E92"/>
    <w:rsid w:val="00C1760A"/>
    <w:rsid w:val="00C1787E"/>
    <w:rsid w:val="00C213CE"/>
    <w:rsid w:val="00C23063"/>
    <w:rsid w:val="00C23867"/>
    <w:rsid w:val="00C24420"/>
    <w:rsid w:val="00C244FB"/>
    <w:rsid w:val="00C25019"/>
    <w:rsid w:val="00C259EF"/>
    <w:rsid w:val="00C26311"/>
    <w:rsid w:val="00C2673E"/>
    <w:rsid w:val="00C26B69"/>
    <w:rsid w:val="00C3119E"/>
    <w:rsid w:val="00C31285"/>
    <w:rsid w:val="00C31FDC"/>
    <w:rsid w:val="00C3289F"/>
    <w:rsid w:val="00C33DB1"/>
    <w:rsid w:val="00C344AF"/>
    <w:rsid w:val="00C34516"/>
    <w:rsid w:val="00C350DE"/>
    <w:rsid w:val="00C35812"/>
    <w:rsid w:val="00C366E5"/>
    <w:rsid w:val="00C36AC7"/>
    <w:rsid w:val="00C373FD"/>
    <w:rsid w:val="00C41B4F"/>
    <w:rsid w:val="00C428F5"/>
    <w:rsid w:val="00C44701"/>
    <w:rsid w:val="00C44C64"/>
    <w:rsid w:val="00C44CD9"/>
    <w:rsid w:val="00C46E66"/>
    <w:rsid w:val="00C47113"/>
    <w:rsid w:val="00C47304"/>
    <w:rsid w:val="00C47622"/>
    <w:rsid w:val="00C518E3"/>
    <w:rsid w:val="00C520C8"/>
    <w:rsid w:val="00C537AB"/>
    <w:rsid w:val="00C54DD5"/>
    <w:rsid w:val="00C55364"/>
    <w:rsid w:val="00C57085"/>
    <w:rsid w:val="00C57D07"/>
    <w:rsid w:val="00C6014F"/>
    <w:rsid w:val="00C60C02"/>
    <w:rsid w:val="00C61AF3"/>
    <w:rsid w:val="00C63331"/>
    <w:rsid w:val="00C65316"/>
    <w:rsid w:val="00C65525"/>
    <w:rsid w:val="00C65DA8"/>
    <w:rsid w:val="00C66B6C"/>
    <w:rsid w:val="00C66BE1"/>
    <w:rsid w:val="00C66D53"/>
    <w:rsid w:val="00C679BB"/>
    <w:rsid w:val="00C70640"/>
    <w:rsid w:val="00C706BF"/>
    <w:rsid w:val="00C7072C"/>
    <w:rsid w:val="00C71684"/>
    <w:rsid w:val="00C71B79"/>
    <w:rsid w:val="00C723EA"/>
    <w:rsid w:val="00C74834"/>
    <w:rsid w:val="00C7555F"/>
    <w:rsid w:val="00C80078"/>
    <w:rsid w:val="00C8126E"/>
    <w:rsid w:val="00C8169A"/>
    <w:rsid w:val="00C82F79"/>
    <w:rsid w:val="00C83720"/>
    <w:rsid w:val="00C85915"/>
    <w:rsid w:val="00C86442"/>
    <w:rsid w:val="00C909DA"/>
    <w:rsid w:val="00C93AF6"/>
    <w:rsid w:val="00C93C55"/>
    <w:rsid w:val="00C94183"/>
    <w:rsid w:val="00C94CF7"/>
    <w:rsid w:val="00C971AC"/>
    <w:rsid w:val="00C97284"/>
    <w:rsid w:val="00C9729D"/>
    <w:rsid w:val="00C97988"/>
    <w:rsid w:val="00CA06E8"/>
    <w:rsid w:val="00CA0DE4"/>
    <w:rsid w:val="00CA22B8"/>
    <w:rsid w:val="00CA2D74"/>
    <w:rsid w:val="00CA43E0"/>
    <w:rsid w:val="00CA6E4A"/>
    <w:rsid w:val="00CA746A"/>
    <w:rsid w:val="00CB0C77"/>
    <w:rsid w:val="00CB0E28"/>
    <w:rsid w:val="00CB2441"/>
    <w:rsid w:val="00CB3175"/>
    <w:rsid w:val="00CB6071"/>
    <w:rsid w:val="00CB6354"/>
    <w:rsid w:val="00CB6E0A"/>
    <w:rsid w:val="00CB7E2A"/>
    <w:rsid w:val="00CC005B"/>
    <w:rsid w:val="00CC095D"/>
    <w:rsid w:val="00CC0C92"/>
    <w:rsid w:val="00CC0DF4"/>
    <w:rsid w:val="00CC11B5"/>
    <w:rsid w:val="00CC2B83"/>
    <w:rsid w:val="00CC307B"/>
    <w:rsid w:val="00CC35B6"/>
    <w:rsid w:val="00CC3917"/>
    <w:rsid w:val="00CC40E5"/>
    <w:rsid w:val="00CC51D0"/>
    <w:rsid w:val="00CC5CEF"/>
    <w:rsid w:val="00CC5F93"/>
    <w:rsid w:val="00CC6137"/>
    <w:rsid w:val="00CC7FFD"/>
    <w:rsid w:val="00CD0FD5"/>
    <w:rsid w:val="00CD1B1C"/>
    <w:rsid w:val="00CD2679"/>
    <w:rsid w:val="00CD3F7A"/>
    <w:rsid w:val="00CD5734"/>
    <w:rsid w:val="00CD59BA"/>
    <w:rsid w:val="00CD706E"/>
    <w:rsid w:val="00CD75A6"/>
    <w:rsid w:val="00CD78D5"/>
    <w:rsid w:val="00CE0298"/>
    <w:rsid w:val="00CE0F68"/>
    <w:rsid w:val="00CE1329"/>
    <w:rsid w:val="00CE1459"/>
    <w:rsid w:val="00CE3338"/>
    <w:rsid w:val="00CE4FD8"/>
    <w:rsid w:val="00CE6A40"/>
    <w:rsid w:val="00CE7236"/>
    <w:rsid w:val="00CE7247"/>
    <w:rsid w:val="00CE7B5C"/>
    <w:rsid w:val="00CE7C97"/>
    <w:rsid w:val="00CF0EC6"/>
    <w:rsid w:val="00CF1B8B"/>
    <w:rsid w:val="00CF5CA6"/>
    <w:rsid w:val="00CF74BB"/>
    <w:rsid w:val="00D00972"/>
    <w:rsid w:val="00D028AB"/>
    <w:rsid w:val="00D03C75"/>
    <w:rsid w:val="00D0549D"/>
    <w:rsid w:val="00D05DB3"/>
    <w:rsid w:val="00D07993"/>
    <w:rsid w:val="00D10301"/>
    <w:rsid w:val="00D1065C"/>
    <w:rsid w:val="00D10975"/>
    <w:rsid w:val="00D12CFE"/>
    <w:rsid w:val="00D14226"/>
    <w:rsid w:val="00D15519"/>
    <w:rsid w:val="00D164BA"/>
    <w:rsid w:val="00D17739"/>
    <w:rsid w:val="00D20F2B"/>
    <w:rsid w:val="00D21AE3"/>
    <w:rsid w:val="00D21E63"/>
    <w:rsid w:val="00D22BF4"/>
    <w:rsid w:val="00D23BDB"/>
    <w:rsid w:val="00D24A97"/>
    <w:rsid w:val="00D258E9"/>
    <w:rsid w:val="00D2597A"/>
    <w:rsid w:val="00D272A6"/>
    <w:rsid w:val="00D3095C"/>
    <w:rsid w:val="00D3190E"/>
    <w:rsid w:val="00D31E1C"/>
    <w:rsid w:val="00D3310A"/>
    <w:rsid w:val="00D33483"/>
    <w:rsid w:val="00D33B76"/>
    <w:rsid w:val="00D33D06"/>
    <w:rsid w:val="00D33E80"/>
    <w:rsid w:val="00D34095"/>
    <w:rsid w:val="00D34E66"/>
    <w:rsid w:val="00D37915"/>
    <w:rsid w:val="00D37BD9"/>
    <w:rsid w:val="00D4043A"/>
    <w:rsid w:val="00D40CE0"/>
    <w:rsid w:val="00D41D1B"/>
    <w:rsid w:val="00D41D39"/>
    <w:rsid w:val="00D42F60"/>
    <w:rsid w:val="00D439BE"/>
    <w:rsid w:val="00D44187"/>
    <w:rsid w:val="00D46F94"/>
    <w:rsid w:val="00D47298"/>
    <w:rsid w:val="00D47551"/>
    <w:rsid w:val="00D47917"/>
    <w:rsid w:val="00D47F65"/>
    <w:rsid w:val="00D51EFD"/>
    <w:rsid w:val="00D5282D"/>
    <w:rsid w:val="00D532AF"/>
    <w:rsid w:val="00D5529A"/>
    <w:rsid w:val="00D56987"/>
    <w:rsid w:val="00D572C3"/>
    <w:rsid w:val="00D57E43"/>
    <w:rsid w:val="00D62921"/>
    <w:rsid w:val="00D67359"/>
    <w:rsid w:val="00D70B1A"/>
    <w:rsid w:val="00D72316"/>
    <w:rsid w:val="00D72A78"/>
    <w:rsid w:val="00D72C27"/>
    <w:rsid w:val="00D73617"/>
    <w:rsid w:val="00D73D3D"/>
    <w:rsid w:val="00D7411A"/>
    <w:rsid w:val="00D7520E"/>
    <w:rsid w:val="00D81EF2"/>
    <w:rsid w:val="00D82749"/>
    <w:rsid w:val="00D8433F"/>
    <w:rsid w:val="00D84573"/>
    <w:rsid w:val="00D84855"/>
    <w:rsid w:val="00D8597B"/>
    <w:rsid w:val="00D87F38"/>
    <w:rsid w:val="00D91FD1"/>
    <w:rsid w:val="00D9351F"/>
    <w:rsid w:val="00D935CD"/>
    <w:rsid w:val="00D937A1"/>
    <w:rsid w:val="00D93B7D"/>
    <w:rsid w:val="00D97547"/>
    <w:rsid w:val="00D97C04"/>
    <w:rsid w:val="00DA21AB"/>
    <w:rsid w:val="00DA2A1B"/>
    <w:rsid w:val="00DA3491"/>
    <w:rsid w:val="00DA61A9"/>
    <w:rsid w:val="00DA6AF8"/>
    <w:rsid w:val="00DA7568"/>
    <w:rsid w:val="00DA7768"/>
    <w:rsid w:val="00DB16EE"/>
    <w:rsid w:val="00DB2A2B"/>
    <w:rsid w:val="00DB3546"/>
    <w:rsid w:val="00DB3CB5"/>
    <w:rsid w:val="00DB3E8C"/>
    <w:rsid w:val="00DB4E53"/>
    <w:rsid w:val="00DB52CA"/>
    <w:rsid w:val="00DB5C48"/>
    <w:rsid w:val="00DC066B"/>
    <w:rsid w:val="00DC0D06"/>
    <w:rsid w:val="00DC145F"/>
    <w:rsid w:val="00DC1651"/>
    <w:rsid w:val="00DC171D"/>
    <w:rsid w:val="00DC2837"/>
    <w:rsid w:val="00DC4DAF"/>
    <w:rsid w:val="00DC52BC"/>
    <w:rsid w:val="00DC70C3"/>
    <w:rsid w:val="00DC752F"/>
    <w:rsid w:val="00DC799D"/>
    <w:rsid w:val="00DD0350"/>
    <w:rsid w:val="00DD0AE1"/>
    <w:rsid w:val="00DD0BDF"/>
    <w:rsid w:val="00DD1419"/>
    <w:rsid w:val="00DD3050"/>
    <w:rsid w:val="00DD3628"/>
    <w:rsid w:val="00DD4F1F"/>
    <w:rsid w:val="00DD52AE"/>
    <w:rsid w:val="00DD5AA3"/>
    <w:rsid w:val="00DD6FFB"/>
    <w:rsid w:val="00DE066D"/>
    <w:rsid w:val="00DE5B37"/>
    <w:rsid w:val="00DE6B97"/>
    <w:rsid w:val="00DE7DF2"/>
    <w:rsid w:val="00DF0471"/>
    <w:rsid w:val="00DF0D89"/>
    <w:rsid w:val="00DF1080"/>
    <w:rsid w:val="00DF25AE"/>
    <w:rsid w:val="00DF2A73"/>
    <w:rsid w:val="00E0021A"/>
    <w:rsid w:val="00E00253"/>
    <w:rsid w:val="00E00339"/>
    <w:rsid w:val="00E04C5C"/>
    <w:rsid w:val="00E05016"/>
    <w:rsid w:val="00E05A56"/>
    <w:rsid w:val="00E06907"/>
    <w:rsid w:val="00E07082"/>
    <w:rsid w:val="00E07FBA"/>
    <w:rsid w:val="00E12CC2"/>
    <w:rsid w:val="00E13B9B"/>
    <w:rsid w:val="00E13F86"/>
    <w:rsid w:val="00E142A8"/>
    <w:rsid w:val="00E16D37"/>
    <w:rsid w:val="00E20708"/>
    <w:rsid w:val="00E22B3F"/>
    <w:rsid w:val="00E23E97"/>
    <w:rsid w:val="00E24257"/>
    <w:rsid w:val="00E2464E"/>
    <w:rsid w:val="00E254B4"/>
    <w:rsid w:val="00E25F08"/>
    <w:rsid w:val="00E25F1C"/>
    <w:rsid w:val="00E27003"/>
    <w:rsid w:val="00E27874"/>
    <w:rsid w:val="00E27BD6"/>
    <w:rsid w:val="00E309DF"/>
    <w:rsid w:val="00E30ACB"/>
    <w:rsid w:val="00E310F9"/>
    <w:rsid w:val="00E314FB"/>
    <w:rsid w:val="00E31F48"/>
    <w:rsid w:val="00E32382"/>
    <w:rsid w:val="00E32DB1"/>
    <w:rsid w:val="00E34482"/>
    <w:rsid w:val="00E35AA4"/>
    <w:rsid w:val="00E35BB0"/>
    <w:rsid w:val="00E366B6"/>
    <w:rsid w:val="00E405DA"/>
    <w:rsid w:val="00E41779"/>
    <w:rsid w:val="00E41E14"/>
    <w:rsid w:val="00E4247B"/>
    <w:rsid w:val="00E42A45"/>
    <w:rsid w:val="00E439C4"/>
    <w:rsid w:val="00E4629D"/>
    <w:rsid w:val="00E472F8"/>
    <w:rsid w:val="00E50150"/>
    <w:rsid w:val="00E51D4E"/>
    <w:rsid w:val="00E52340"/>
    <w:rsid w:val="00E55FD6"/>
    <w:rsid w:val="00E5678A"/>
    <w:rsid w:val="00E56F35"/>
    <w:rsid w:val="00E5728D"/>
    <w:rsid w:val="00E576F9"/>
    <w:rsid w:val="00E57F97"/>
    <w:rsid w:val="00E60B99"/>
    <w:rsid w:val="00E61863"/>
    <w:rsid w:val="00E6486B"/>
    <w:rsid w:val="00E649B8"/>
    <w:rsid w:val="00E66486"/>
    <w:rsid w:val="00E66C69"/>
    <w:rsid w:val="00E6751F"/>
    <w:rsid w:val="00E67ABC"/>
    <w:rsid w:val="00E7061E"/>
    <w:rsid w:val="00E71D9D"/>
    <w:rsid w:val="00E72DCA"/>
    <w:rsid w:val="00E73002"/>
    <w:rsid w:val="00E730CB"/>
    <w:rsid w:val="00E75EA3"/>
    <w:rsid w:val="00E7693C"/>
    <w:rsid w:val="00E80DD9"/>
    <w:rsid w:val="00E819AD"/>
    <w:rsid w:val="00E830E0"/>
    <w:rsid w:val="00E83227"/>
    <w:rsid w:val="00E83531"/>
    <w:rsid w:val="00E8449C"/>
    <w:rsid w:val="00E8559E"/>
    <w:rsid w:val="00E8592A"/>
    <w:rsid w:val="00E861A5"/>
    <w:rsid w:val="00E86946"/>
    <w:rsid w:val="00E874A9"/>
    <w:rsid w:val="00E87E95"/>
    <w:rsid w:val="00E90664"/>
    <w:rsid w:val="00E91BC1"/>
    <w:rsid w:val="00E923E8"/>
    <w:rsid w:val="00E92763"/>
    <w:rsid w:val="00E931D1"/>
    <w:rsid w:val="00E93274"/>
    <w:rsid w:val="00E93C9F"/>
    <w:rsid w:val="00E96384"/>
    <w:rsid w:val="00EA006C"/>
    <w:rsid w:val="00EA0532"/>
    <w:rsid w:val="00EA0DE8"/>
    <w:rsid w:val="00EA1039"/>
    <w:rsid w:val="00EA1042"/>
    <w:rsid w:val="00EA1396"/>
    <w:rsid w:val="00EA1A8F"/>
    <w:rsid w:val="00EA1ECA"/>
    <w:rsid w:val="00EA20E5"/>
    <w:rsid w:val="00EA4FF5"/>
    <w:rsid w:val="00EA505A"/>
    <w:rsid w:val="00EA509B"/>
    <w:rsid w:val="00EA5E8B"/>
    <w:rsid w:val="00EA6A82"/>
    <w:rsid w:val="00EA6BCB"/>
    <w:rsid w:val="00EA7B92"/>
    <w:rsid w:val="00EA7D68"/>
    <w:rsid w:val="00EB1807"/>
    <w:rsid w:val="00EB29CB"/>
    <w:rsid w:val="00EB39AA"/>
    <w:rsid w:val="00EB3C2A"/>
    <w:rsid w:val="00EB3FCB"/>
    <w:rsid w:val="00EB4828"/>
    <w:rsid w:val="00EB4F2F"/>
    <w:rsid w:val="00EC0B01"/>
    <w:rsid w:val="00EC10B3"/>
    <w:rsid w:val="00EC2094"/>
    <w:rsid w:val="00EC3153"/>
    <w:rsid w:val="00EC3420"/>
    <w:rsid w:val="00EC3F90"/>
    <w:rsid w:val="00EC4810"/>
    <w:rsid w:val="00EC4D26"/>
    <w:rsid w:val="00EC5F86"/>
    <w:rsid w:val="00ED01BC"/>
    <w:rsid w:val="00ED0AA9"/>
    <w:rsid w:val="00ED0DB5"/>
    <w:rsid w:val="00ED0FEB"/>
    <w:rsid w:val="00ED24E4"/>
    <w:rsid w:val="00ED2647"/>
    <w:rsid w:val="00ED439B"/>
    <w:rsid w:val="00ED4B09"/>
    <w:rsid w:val="00ED619D"/>
    <w:rsid w:val="00ED6B96"/>
    <w:rsid w:val="00ED7418"/>
    <w:rsid w:val="00ED7524"/>
    <w:rsid w:val="00ED7538"/>
    <w:rsid w:val="00EE00F5"/>
    <w:rsid w:val="00EE0459"/>
    <w:rsid w:val="00EE16C0"/>
    <w:rsid w:val="00EE58C0"/>
    <w:rsid w:val="00EF039C"/>
    <w:rsid w:val="00EF0612"/>
    <w:rsid w:val="00EF108C"/>
    <w:rsid w:val="00EF23E9"/>
    <w:rsid w:val="00EF50CA"/>
    <w:rsid w:val="00EF58EA"/>
    <w:rsid w:val="00EF598A"/>
    <w:rsid w:val="00EF6A2A"/>
    <w:rsid w:val="00EF7DCE"/>
    <w:rsid w:val="00F019FA"/>
    <w:rsid w:val="00F01C74"/>
    <w:rsid w:val="00F02376"/>
    <w:rsid w:val="00F02BC5"/>
    <w:rsid w:val="00F031E8"/>
    <w:rsid w:val="00F037DF"/>
    <w:rsid w:val="00F0385C"/>
    <w:rsid w:val="00F04FAC"/>
    <w:rsid w:val="00F059E2"/>
    <w:rsid w:val="00F11F68"/>
    <w:rsid w:val="00F12E22"/>
    <w:rsid w:val="00F14C40"/>
    <w:rsid w:val="00F1555B"/>
    <w:rsid w:val="00F15E03"/>
    <w:rsid w:val="00F1672A"/>
    <w:rsid w:val="00F17064"/>
    <w:rsid w:val="00F20E84"/>
    <w:rsid w:val="00F2146F"/>
    <w:rsid w:val="00F217A1"/>
    <w:rsid w:val="00F22952"/>
    <w:rsid w:val="00F22C2C"/>
    <w:rsid w:val="00F237D5"/>
    <w:rsid w:val="00F25253"/>
    <w:rsid w:val="00F30D83"/>
    <w:rsid w:val="00F3133C"/>
    <w:rsid w:val="00F3155F"/>
    <w:rsid w:val="00F31BF2"/>
    <w:rsid w:val="00F31C3E"/>
    <w:rsid w:val="00F32936"/>
    <w:rsid w:val="00F33451"/>
    <w:rsid w:val="00F3432A"/>
    <w:rsid w:val="00F34584"/>
    <w:rsid w:val="00F35903"/>
    <w:rsid w:val="00F374B4"/>
    <w:rsid w:val="00F4100A"/>
    <w:rsid w:val="00F43B1D"/>
    <w:rsid w:val="00F44D59"/>
    <w:rsid w:val="00F464DC"/>
    <w:rsid w:val="00F512A5"/>
    <w:rsid w:val="00F5191E"/>
    <w:rsid w:val="00F52261"/>
    <w:rsid w:val="00F52360"/>
    <w:rsid w:val="00F5258E"/>
    <w:rsid w:val="00F52C9B"/>
    <w:rsid w:val="00F52FE9"/>
    <w:rsid w:val="00F546CC"/>
    <w:rsid w:val="00F54934"/>
    <w:rsid w:val="00F5578D"/>
    <w:rsid w:val="00F56223"/>
    <w:rsid w:val="00F56250"/>
    <w:rsid w:val="00F56CC6"/>
    <w:rsid w:val="00F618CF"/>
    <w:rsid w:val="00F62E95"/>
    <w:rsid w:val="00F63299"/>
    <w:rsid w:val="00F63BAE"/>
    <w:rsid w:val="00F64C9C"/>
    <w:rsid w:val="00F656AB"/>
    <w:rsid w:val="00F67286"/>
    <w:rsid w:val="00F71759"/>
    <w:rsid w:val="00F71C32"/>
    <w:rsid w:val="00F7270B"/>
    <w:rsid w:val="00F72D88"/>
    <w:rsid w:val="00F731F5"/>
    <w:rsid w:val="00F752BB"/>
    <w:rsid w:val="00F76292"/>
    <w:rsid w:val="00F76FDF"/>
    <w:rsid w:val="00F7757B"/>
    <w:rsid w:val="00F77C78"/>
    <w:rsid w:val="00F82CB0"/>
    <w:rsid w:val="00F82F69"/>
    <w:rsid w:val="00F8488A"/>
    <w:rsid w:val="00F86796"/>
    <w:rsid w:val="00F87D33"/>
    <w:rsid w:val="00F9030F"/>
    <w:rsid w:val="00F9291C"/>
    <w:rsid w:val="00F937F9"/>
    <w:rsid w:val="00F93C5D"/>
    <w:rsid w:val="00F96E51"/>
    <w:rsid w:val="00F9784A"/>
    <w:rsid w:val="00FA05BF"/>
    <w:rsid w:val="00FA2AE1"/>
    <w:rsid w:val="00FA40C3"/>
    <w:rsid w:val="00FA4C22"/>
    <w:rsid w:val="00FA52E2"/>
    <w:rsid w:val="00FA580F"/>
    <w:rsid w:val="00FA6B49"/>
    <w:rsid w:val="00FA7413"/>
    <w:rsid w:val="00FB080C"/>
    <w:rsid w:val="00FB1884"/>
    <w:rsid w:val="00FB19AA"/>
    <w:rsid w:val="00FB448A"/>
    <w:rsid w:val="00FB63ED"/>
    <w:rsid w:val="00FB7012"/>
    <w:rsid w:val="00FB777B"/>
    <w:rsid w:val="00FC1693"/>
    <w:rsid w:val="00FC16F0"/>
    <w:rsid w:val="00FC3000"/>
    <w:rsid w:val="00FC553B"/>
    <w:rsid w:val="00FC698F"/>
    <w:rsid w:val="00FD191D"/>
    <w:rsid w:val="00FD269D"/>
    <w:rsid w:val="00FD621E"/>
    <w:rsid w:val="00FD6A77"/>
    <w:rsid w:val="00FD7038"/>
    <w:rsid w:val="00FD7E68"/>
    <w:rsid w:val="00FE1206"/>
    <w:rsid w:val="00FE168C"/>
    <w:rsid w:val="00FE1AD5"/>
    <w:rsid w:val="00FE214E"/>
    <w:rsid w:val="00FE22EC"/>
    <w:rsid w:val="00FE32AE"/>
    <w:rsid w:val="00FE5BC1"/>
    <w:rsid w:val="00FE695C"/>
    <w:rsid w:val="00FE6C73"/>
    <w:rsid w:val="00FE79A0"/>
    <w:rsid w:val="00FE7E5B"/>
    <w:rsid w:val="00FE7FDF"/>
    <w:rsid w:val="00FF0251"/>
    <w:rsid w:val="00FF0A92"/>
    <w:rsid w:val="00FF0E57"/>
    <w:rsid w:val="00FF21AC"/>
    <w:rsid w:val="00FF2A2B"/>
    <w:rsid w:val="00FF308B"/>
    <w:rsid w:val="00FF3F75"/>
    <w:rsid w:val="00FF78A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766F"/>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aliases w:val="List Paragraph Char,Resume Title Char,Citation List Char,Indent Paragraph Char,Figure_name Char,List Paragraph1 Char,Bullet- First level Char,Report Para Char,List Paragraph11 Char,Number Bullets Char,heading 4 Char,Graphic Char,Ha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aliases w:val="Resume Title,Citation List,Indent Paragraph,Figure_name,List Paragraph1,Bullet- First level,Report Para,List Paragraph11,Number Bullets,heading 4,Graphic,Ha,Bullets1,List_Paragraph,Multilevel para_II,List Paragraph (numbered (a))"/>
    <w:basedOn w:val="Normal"/>
    <w:uiPriority w:val="34"/>
    <w:qFormat/>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UnresolvedMention">
    <w:name w:val="Unresolved Mention"/>
    <w:basedOn w:val="DefaultParagraphFont"/>
    <w:uiPriority w:val="99"/>
    <w:semiHidden/>
    <w:unhideWhenUsed/>
    <w:rsid w:val="000E5B54"/>
    <w:rPr>
      <w:color w:val="605E5C"/>
      <w:shd w:val="clear" w:color="auto" w:fill="E1DFDD"/>
    </w:rPr>
  </w:style>
  <w:style w:type="paragraph" w:styleId="CommentText">
    <w:name w:val="annotation text"/>
    <w:basedOn w:val="Normal"/>
    <w:link w:val="CommentTextChar"/>
    <w:semiHidden/>
    <w:rsid w:val="00802D04"/>
    <w:pPr>
      <w:spacing w:line="240" w:lineRule="auto"/>
    </w:pPr>
    <w:rPr>
      <w:rFonts w:ascii="Arial" w:hAnsi="Arial" w:cs="Arial"/>
      <w:i/>
      <w:szCs w:val="20"/>
      <w:lang w:val="de-DE"/>
    </w:rPr>
  </w:style>
  <w:style w:type="character" w:customStyle="1" w:styleId="CommentTextChar">
    <w:name w:val="Comment Text Char"/>
    <w:basedOn w:val="DefaultParagraphFont"/>
    <w:link w:val="CommentText"/>
    <w:semiHidden/>
    <w:rsid w:val="00802D04"/>
    <w:rPr>
      <w:rFonts w:ascii="Arial" w:eastAsia="Times New Roman" w:hAnsi="Arial" w:cs="Arial"/>
      <w:i/>
      <w:lang w:val="de-DE" w:eastAsia="de-DE"/>
    </w:rPr>
  </w:style>
  <w:style w:type="table" w:styleId="TableGrid">
    <w:name w:val="Table Grid"/>
    <w:basedOn w:val="TableNormal"/>
    <w:uiPriority w:val="59"/>
    <w:rsid w:val="007E5FC3"/>
    <w:rPr>
      <w:rFonts w:ascii="Arial" w:eastAsia="Times New Roman"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F56AB"/>
    <w:rPr>
      <w:sz w:val="16"/>
      <w:szCs w:val="16"/>
    </w:rPr>
  </w:style>
  <w:style w:type="paragraph" w:styleId="CommentSubject">
    <w:name w:val="annotation subject"/>
    <w:basedOn w:val="CommentText"/>
    <w:next w:val="CommentText"/>
    <w:link w:val="CommentSubjectChar"/>
    <w:uiPriority w:val="99"/>
    <w:semiHidden/>
    <w:unhideWhenUsed/>
    <w:rsid w:val="008F56AB"/>
    <w:rPr>
      <w:rFonts w:ascii="Times New Roman" w:hAnsi="Times New Roman" w:cs="Times New Roman"/>
      <w:b/>
      <w:bCs/>
      <w:i w:val="0"/>
      <w:lang w:val="en-GB"/>
    </w:rPr>
  </w:style>
  <w:style w:type="character" w:customStyle="1" w:styleId="CommentSubjectChar">
    <w:name w:val="Comment Subject Char"/>
    <w:basedOn w:val="CommentTextChar"/>
    <w:link w:val="CommentSubject"/>
    <w:uiPriority w:val="99"/>
    <w:semiHidden/>
    <w:rsid w:val="008F56AB"/>
    <w:rPr>
      <w:rFonts w:ascii="Times New Roman" w:eastAsia="Times New Roman" w:hAnsi="Times New Roman" w:cs="Arial"/>
      <w:b/>
      <w:bCs/>
      <w:i w:val="0"/>
      <w:lang w:val="de-DE" w:eastAsia="de-DE"/>
    </w:rPr>
  </w:style>
  <w:style w:type="paragraph" w:styleId="Revision">
    <w:name w:val="Revision"/>
    <w:hidden/>
    <w:uiPriority w:val="99"/>
    <w:semiHidden/>
    <w:rsid w:val="00B43569"/>
    <w:rPr>
      <w:rFonts w:ascii="Times New Roman" w:eastAsia="Times New Roman" w:hAnsi="Times New Roman"/>
      <w:szCs w:val="24"/>
      <w:lang w:eastAsia="de-DE"/>
    </w:rPr>
  </w:style>
  <w:style w:type="paragraph" w:styleId="FootnoteText">
    <w:name w:val="footnote text"/>
    <w:basedOn w:val="Normal"/>
    <w:link w:val="FootnoteTextChar"/>
    <w:uiPriority w:val="99"/>
    <w:semiHidden/>
    <w:unhideWhenUsed/>
    <w:rsid w:val="00020A83"/>
    <w:pPr>
      <w:spacing w:line="240" w:lineRule="auto"/>
    </w:pPr>
    <w:rPr>
      <w:szCs w:val="20"/>
    </w:rPr>
  </w:style>
  <w:style w:type="character" w:customStyle="1" w:styleId="FootnoteTextChar">
    <w:name w:val="Footnote Text Char"/>
    <w:basedOn w:val="DefaultParagraphFont"/>
    <w:link w:val="FootnoteText"/>
    <w:uiPriority w:val="99"/>
    <w:semiHidden/>
    <w:rsid w:val="00020A83"/>
    <w:rPr>
      <w:rFonts w:ascii="Times New Roman" w:eastAsia="Times New Roman" w:hAnsi="Times New Roman"/>
      <w:lang w:eastAsia="de-DE"/>
    </w:rPr>
  </w:style>
  <w:style w:type="character" w:styleId="FootnoteReference">
    <w:name w:val="footnote reference"/>
    <w:basedOn w:val="DefaultParagraphFont"/>
    <w:uiPriority w:val="99"/>
    <w:semiHidden/>
    <w:unhideWhenUsed/>
    <w:rsid w:val="00020A8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10017</TotalTime>
  <Pages>27</Pages>
  <Words>12267</Words>
  <Characters>69922</Characters>
  <Application>Microsoft Office Word</Application>
  <DocSecurity>0</DocSecurity>
  <Lines>582</Lines>
  <Paragraphs>164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82025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Robert Cuss - BGS</cp:lastModifiedBy>
  <cp:revision>1426</cp:revision>
  <cp:lastPrinted>2026-01-13T15:32:00Z</cp:lastPrinted>
  <dcterms:created xsi:type="dcterms:W3CDTF">2026-01-28T20:20:00Z</dcterms:created>
  <dcterms:modified xsi:type="dcterms:W3CDTF">2026-08-13T07:33:00Z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45c3252-146d-46f3-8062-82cd8c8d7e7d_Enabled">
    <vt:lpwstr>true</vt:lpwstr>
  </property>
  <property fmtid="{D5CDD505-2E9C-101B-9397-08002B2CF9AE}" pid="3" name="MSIP_Label_245c3252-146d-46f3-8062-82cd8c8d7e7d_SetDate">
    <vt:lpwstr>2026-01-28T20:13:38Z</vt:lpwstr>
  </property>
  <property fmtid="{D5CDD505-2E9C-101B-9397-08002B2CF9AE}" pid="4" name="MSIP_Label_245c3252-146d-46f3-8062-82cd8c8d7e7d_Method">
    <vt:lpwstr>Privileged</vt:lpwstr>
  </property>
  <property fmtid="{D5CDD505-2E9C-101B-9397-08002B2CF9AE}" pid="5" name="MSIP_Label_245c3252-146d-46f3-8062-82cd8c8d7e7d_Name">
    <vt:lpwstr>L1</vt:lpwstr>
  </property>
  <property fmtid="{D5CDD505-2E9C-101B-9397-08002B2CF9AE}" pid="6" name="MSIP_Label_245c3252-146d-46f3-8062-82cd8c8d7e7d_SiteId">
    <vt:lpwstr>6ae27add-8276-4a38-88c1-3a9c1f973767</vt:lpwstr>
  </property>
  <property fmtid="{D5CDD505-2E9C-101B-9397-08002B2CF9AE}" pid="7" name="MSIP_Label_245c3252-146d-46f3-8062-82cd8c8d7e7d_ActionId">
    <vt:lpwstr>95af2f90-b992-4f05-a717-dd524b5be3eb</vt:lpwstr>
  </property>
  <property fmtid="{D5CDD505-2E9C-101B-9397-08002B2CF9AE}" pid="8" name="MSIP_Label_245c3252-146d-46f3-8062-82cd8c8d7e7d_ContentBits">
    <vt:lpwstr>0</vt:lpwstr>
  </property>
  <property fmtid="{D5CDD505-2E9C-101B-9397-08002B2CF9AE}" pid="9" name="MSIP_Label_245c3252-146d-46f3-8062-82cd8c8d7e7d_Tag">
    <vt:lpwstr>10, 0, 1, 1</vt:lpwstr>
  </property>
</Properties>
</file>